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BB" w:rsidRDefault="00F53CBB" w:rsidP="00FF5E08">
      <w:pPr>
        <w:tabs>
          <w:tab w:val="left" w:pos="6800"/>
        </w:tabs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2552"/>
        <w:gridCol w:w="3544"/>
      </w:tblGrid>
      <w:tr w:rsidR="00F53CBB" w:rsidRPr="00C52DFE" w:rsidTr="00CB6AFD">
        <w:tc>
          <w:tcPr>
            <w:tcW w:w="3510" w:type="dxa"/>
            <w:tcBorders>
              <w:bottom w:val="nil"/>
            </w:tcBorders>
          </w:tcPr>
          <w:p w:rsidR="00F53CBB" w:rsidRPr="00C52DFE" w:rsidRDefault="00F53CBB" w:rsidP="00CB6AFD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C52DFE">
              <w:rPr>
                <w:sz w:val="28"/>
                <w:szCs w:val="28"/>
              </w:rPr>
              <w:t>На согласование с членами Правительства Новгородской области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53CBB" w:rsidRPr="00C52DFE" w:rsidRDefault="00F53CBB" w:rsidP="00CB6AFD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F53CBB" w:rsidRPr="00C52DFE" w:rsidRDefault="00F53CBB" w:rsidP="00CB6AFD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C52DFE">
              <w:rPr>
                <w:sz w:val="28"/>
                <w:szCs w:val="28"/>
              </w:rPr>
              <w:t>На заседание</w:t>
            </w:r>
            <w:r w:rsidRPr="00C52DFE">
              <w:rPr>
                <w:sz w:val="28"/>
                <w:szCs w:val="28"/>
              </w:rPr>
              <w:br/>
              <w:t>Правительства Новгородской области</w:t>
            </w:r>
          </w:p>
        </w:tc>
      </w:tr>
      <w:tr w:rsidR="00F53CBB" w:rsidRPr="00C52DFE" w:rsidTr="00CB6AFD">
        <w:tc>
          <w:tcPr>
            <w:tcW w:w="3510" w:type="dxa"/>
            <w:tcBorders>
              <w:top w:val="nil"/>
              <w:bottom w:val="nil"/>
            </w:tcBorders>
          </w:tcPr>
          <w:p w:rsidR="00F53CBB" w:rsidRPr="00C52DFE" w:rsidRDefault="00F53CBB" w:rsidP="00CB6AFD">
            <w:pPr>
              <w:tabs>
                <w:tab w:val="left" w:pos="680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53CBB" w:rsidRPr="00C52DFE" w:rsidRDefault="00F53CBB" w:rsidP="00CB6AFD">
            <w:pPr>
              <w:tabs>
                <w:tab w:val="left" w:pos="680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53CBB" w:rsidRPr="00C52DFE" w:rsidRDefault="00F53CBB" w:rsidP="00CB6AFD">
            <w:pPr>
              <w:tabs>
                <w:tab w:val="left" w:pos="6800"/>
              </w:tabs>
              <w:spacing w:line="240" w:lineRule="exact"/>
              <w:rPr>
                <w:sz w:val="28"/>
                <w:szCs w:val="28"/>
              </w:rPr>
            </w:pPr>
          </w:p>
        </w:tc>
      </w:tr>
    </w:tbl>
    <w:p w:rsidR="00F53CBB" w:rsidRPr="00C52DFE" w:rsidRDefault="00F53CBB" w:rsidP="00E670AC">
      <w:pPr>
        <w:rPr>
          <w:vanish/>
        </w:rPr>
      </w:pPr>
    </w:p>
    <w:tbl>
      <w:tblPr>
        <w:tblW w:w="9606" w:type="dxa"/>
        <w:tblLayout w:type="fixed"/>
        <w:tblLook w:val="01E0"/>
      </w:tblPr>
      <w:tblGrid>
        <w:gridCol w:w="1526"/>
        <w:gridCol w:w="1984"/>
        <w:gridCol w:w="2552"/>
        <w:gridCol w:w="1559"/>
        <w:gridCol w:w="1985"/>
      </w:tblGrid>
      <w:tr w:rsidR="00F53CBB" w:rsidRPr="00BC2981" w:rsidTr="00CB6AFD">
        <w:tc>
          <w:tcPr>
            <w:tcW w:w="1526" w:type="dxa"/>
            <w:tcBorders>
              <w:left w:val="single" w:sz="4" w:space="0" w:color="auto"/>
              <w:bottom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tabs>
                <w:tab w:val="clear" w:pos="1140"/>
                <w:tab w:val="num" w:pos="1560"/>
              </w:tabs>
              <w:spacing w:before="120" w:line="240" w:lineRule="exac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                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:rsidR="00F53CBB" w:rsidRPr="00581734" w:rsidRDefault="00F53CBB" w:rsidP="00CB6AFD">
            <w:pPr>
              <w:pStyle w:val="BodyText"/>
              <w:spacing w:before="120" w:line="240" w:lineRule="exact"/>
              <w:ind w:left="-108"/>
              <w:jc w:val="left"/>
              <w:rPr>
                <w:spacing w:val="-20"/>
                <w:szCs w:val="28"/>
                <w:lang w:eastAsia="ru-RU"/>
              </w:rPr>
            </w:pPr>
            <w:r w:rsidRPr="00581734">
              <w:rPr>
                <w:spacing w:val="-20"/>
                <w:szCs w:val="28"/>
                <w:lang w:eastAsia="ru-RU"/>
              </w:rPr>
              <w:t>В.П.Варфоломеев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before="120" w:line="240" w:lineRule="exact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tabs>
                <w:tab w:val="clear" w:pos="1140"/>
                <w:tab w:val="num" w:pos="1560"/>
              </w:tabs>
              <w:spacing w:before="120" w:line="240" w:lineRule="exact"/>
              <w:rPr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F53CBB" w:rsidRPr="00581734" w:rsidRDefault="00F53CBB" w:rsidP="00CB6AFD">
            <w:pPr>
              <w:pStyle w:val="BodyText"/>
              <w:spacing w:before="120" w:line="240" w:lineRule="exact"/>
              <w:ind w:left="-108"/>
              <w:jc w:val="left"/>
              <w:rPr>
                <w:spacing w:val="-20"/>
                <w:szCs w:val="28"/>
                <w:lang w:eastAsia="ru-RU"/>
              </w:rPr>
            </w:pPr>
            <w:r w:rsidRPr="00581734">
              <w:rPr>
                <w:spacing w:val="-20"/>
                <w:szCs w:val="28"/>
                <w:lang w:eastAsia="ru-RU"/>
              </w:rPr>
              <w:t>В.П.Варфоломеев</w:t>
            </w:r>
          </w:p>
        </w:tc>
      </w:tr>
      <w:tr w:rsidR="00F53CBB" w:rsidRPr="00BC2981" w:rsidTr="00CB6AFD"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-118"/>
              <w:jc w:val="center"/>
              <w:rPr>
                <w:sz w:val="24"/>
                <w:szCs w:val="24"/>
                <w:lang w:eastAsia="ru-RU"/>
              </w:rPr>
            </w:pPr>
            <w:r w:rsidRPr="006B47DD">
              <w:rPr>
                <w:sz w:val="24"/>
                <w:szCs w:val="24"/>
                <w:lang w:eastAsia="ru-RU"/>
              </w:rPr>
              <w:t xml:space="preserve"> (подпись)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36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36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-118"/>
              <w:jc w:val="center"/>
              <w:rPr>
                <w:sz w:val="24"/>
                <w:szCs w:val="24"/>
                <w:lang w:eastAsia="ru-RU"/>
              </w:rPr>
            </w:pPr>
            <w:r w:rsidRPr="006B47DD">
              <w:rPr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369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53CBB" w:rsidRPr="00BC2981" w:rsidTr="00CB6AFD">
        <w:tc>
          <w:tcPr>
            <w:tcW w:w="1526" w:type="dxa"/>
            <w:tcBorders>
              <w:left w:val="single" w:sz="4" w:space="0" w:color="auto"/>
              <w:bottom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-118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36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36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-118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F53CBB" w:rsidRPr="006B47DD" w:rsidRDefault="00F53CBB" w:rsidP="00CB6AFD">
            <w:pPr>
              <w:pStyle w:val="BodyText"/>
              <w:spacing w:line="240" w:lineRule="exact"/>
              <w:ind w:right="369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53CBB" w:rsidRDefault="00F53CBB" w:rsidP="00FF5E08">
      <w:pPr>
        <w:pStyle w:val="Caption"/>
        <w:spacing w:before="120"/>
        <w:rPr>
          <w:sz w:val="28"/>
          <w:szCs w:val="28"/>
        </w:rPr>
      </w:pPr>
    </w:p>
    <w:p w:rsidR="00F53CBB" w:rsidRPr="0013705C" w:rsidRDefault="00F53CBB" w:rsidP="00FF5E08">
      <w:pPr>
        <w:pStyle w:val="Caption"/>
        <w:spacing w:before="120"/>
        <w:rPr>
          <w:sz w:val="28"/>
          <w:szCs w:val="28"/>
        </w:rPr>
      </w:pPr>
      <w:r>
        <w:rPr>
          <w:sz w:val="28"/>
          <w:szCs w:val="28"/>
        </w:rPr>
        <w:t>Правительство</w:t>
      </w:r>
      <w:r w:rsidRPr="0013705C">
        <w:rPr>
          <w:sz w:val="28"/>
          <w:szCs w:val="28"/>
        </w:rPr>
        <w:t xml:space="preserve"> Новгородской  области</w:t>
      </w:r>
    </w:p>
    <w:p w:rsidR="00F53CBB" w:rsidRPr="0013705C" w:rsidRDefault="00F53CBB" w:rsidP="00FF5E08">
      <w:pPr>
        <w:tabs>
          <w:tab w:val="left" w:pos="3060"/>
        </w:tabs>
        <w:spacing w:before="240" w:line="240" w:lineRule="atLeast"/>
        <w:jc w:val="center"/>
        <w:rPr>
          <w:spacing w:val="60"/>
          <w:sz w:val="28"/>
          <w:szCs w:val="28"/>
        </w:rPr>
      </w:pPr>
      <w:r w:rsidRPr="0013705C">
        <w:rPr>
          <w:spacing w:val="60"/>
          <w:sz w:val="28"/>
          <w:szCs w:val="28"/>
        </w:rPr>
        <w:t>ПО</w:t>
      </w:r>
      <w:r>
        <w:rPr>
          <w:spacing w:val="60"/>
          <w:sz w:val="28"/>
          <w:szCs w:val="28"/>
        </w:rPr>
        <w:t>СТАНОВЛЕНИЕ</w:t>
      </w:r>
    </w:p>
    <w:p w:rsidR="00F53CBB" w:rsidRDefault="00F53CBB" w:rsidP="00E670AC">
      <w:pPr>
        <w:spacing w:before="120" w:line="240" w:lineRule="exact"/>
        <w:jc w:val="center"/>
        <w:rPr>
          <w:sz w:val="28"/>
          <w:szCs w:val="28"/>
        </w:rPr>
      </w:pPr>
      <w:r w:rsidRPr="00262207">
        <w:rPr>
          <w:sz w:val="28"/>
          <w:szCs w:val="28"/>
        </w:rPr>
        <w:t>Великий Новгород</w:t>
      </w:r>
    </w:p>
    <w:p w:rsidR="00F53CBB" w:rsidRDefault="00F53CBB" w:rsidP="00E670AC">
      <w:pPr>
        <w:spacing w:before="120" w:line="240" w:lineRule="exact"/>
        <w:jc w:val="center"/>
        <w:rPr>
          <w:sz w:val="28"/>
          <w:szCs w:val="28"/>
        </w:rPr>
      </w:pPr>
    </w:p>
    <w:p w:rsidR="00F53CBB" w:rsidRDefault="00F53CBB" w:rsidP="00E670AC">
      <w:pPr>
        <w:autoSpaceDE w:val="0"/>
        <w:autoSpaceDN w:val="0"/>
        <w:adjustRightInd w:val="0"/>
        <w:spacing w:before="120"/>
        <w:ind w:firstLine="540"/>
        <w:jc w:val="center"/>
        <w:rPr>
          <w:b/>
          <w:sz w:val="28"/>
          <w:szCs w:val="28"/>
        </w:rPr>
      </w:pPr>
      <w:r w:rsidRPr="0002131D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0213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постановление Администрации Новгородской области от 22.02.2012 № 78</w:t>
      </w:r>
    </w:p>
    <w:p w:rsidR="00F53CBB" w:rsidRPr="00E2486C" w:rsidRDefault="00F53CBB" w:rsidP="00E670AC">
      <w:pPr>
        <w:autoSpaceDE w:val="0"/>
        <w:autoSpaceDN w:val="0"/>
        <w:adjustRightInd w:val="0"/>
        <w:spacing w:before="120"/>
        <w:ind w:firstLine="540"/>
        <w:jc w:val="center"/>
        <w:rPr>
          <w:b/>
          <w:sz w:val="28"/>
          <w:szCs w:val="28"/>
        </w:rPr>
      </w:pPr>
    </w:p>
    <w:p w:rsidR="00F53CBB" w:rsidRDefault="00F53CBB" w:rsidP="00E670AC">
      <w:pPr>
        <w:spacing w:before="120"/>
        <w:ind w:firstLine="540"/>
        <w:rPr>
          <w:b/>
          <w:sz w:val="28"/>
          <w:szCs w:val="28"/>
        </w:rPr>
      </w:pPr>
      <w:r>
        <w:rPr>
          <w:sz w:val="28"/>
          <w:szCs w:val="28"/>
        </w:rPr>
        <w:t xml:space="preserve">Правительство Новгородской области </w:t>
      </w:r>
      <w:r w:rsidRPr="00072A00">
        <w:rPr>
          <w:b/>
          <w:sz w:val="28"/>
          <w:szCs w:val="28"/>
        </w:rPr>
        <w:t>ПОСТАНОВЛЯЕТ:</w:t>
      </w:r>
    </w:p>
    <w:p w:rsidR="00F53CBB" w:rsidRDefault="00F53CBB" w:rsidP="00E670AC">
      <w:pPr>
        <w:spacing w:before="120"/>
        <w:ind w:firstLine="540"/>
        <w:rPr>
          <w:b/>
          <w:sz w:val="28"/>
          <w:szCs w:val="28"/>
        </w:rPr>
      </w:pPr>
    </w:p>
    <w:p w:rsidR="00F53CBB" w:rsidRPr="007D30B2" w:rsidRDefault="00F53CBB" w:rsidP="00E670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120"/>
        <w:ind w:left="0" w:firstLine="330"/>
        <w:jc w:val="both"/>
        <w:rPr>
          <w:sz w:val="28"/>
          <w:szCs w:val="28"/>
        </w:rPr>
      </w:pPr>
      <w:r w:rsidRPr="007D30B2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 xml:space="preserve">постановление Администрации области от 22.02.2012 № 78 « Об утверждении </w:t>
      </w:r>
      <w:r w:rsidRPr="007D30B2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7D30B2">
        <w:rPr>
          <w:sz w:val="28"/>
          <w:szCs w:val="28"/>
        </w:rPr>
        <w:t xml:space="preserve"> предоставления и методику распределения субсидий из дорожного фонда Новгородской области  бюджетам городского округа, муниципальных районов и бюджетам муниципальных районов для предоставления их бюджетам поселений на осуществление дорожной деятельности в отношении автомобильных дорог общег</w:t>
      </w:r>
      <w:r>
        <w:rPr>
          <w:sz w:val="28"/>
          <w:szCs w:val="28"/>
        </w:rPr>
        <w:t xml:space="preserve">о пользования местного значения» </w:t>
      </w:r>
      <w:r w:rsidRPr="007D30B2">
        <w:rPr>
          <w:sz w:val="28"/>
          <w:szCs w:val="28"/>
        </w:rPr>
        <w:t>(далее – Порядок):</w:t>
      </w:r>
    </w:p>
    <w:p w:rsidR="00F53CBB" w:rsidRDefault="00F53CBB" w:rsidP="00FD0B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1.1.Исключить в заголовке к тексту, пункте 1 постановления слова «и бюджетам муниципальных районов для предоставления их бюджетам поселений»</w:t>
      </w:r>
    </w:p>
    <w:p w:rsidR="00F53CBB" w:rsidRDefault="00F53CBB" w:rsidP="00FD0B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1.2. Внести изменения Порядок </w:t>
      </w:r>
      <w:r w:rsidRPr="007D30B2">
        <w:rPr>
          <w:sz w:val="28"/>
          <w:szCs w:val="28"/>
        </w:rPr>
        <w:t>предоставления и методику распределения субсидий из дорожного фонда Новгородской области  бюджетам городского округа, муниципальных районов и бюджетам муниципальных районов для предоставления их бюджетам поселений на осуществление дорожной деятельности в отношении автомобильных дорог общег</w:t>
      </w:r>
      <w:r>
        <w:rPr>
          <w:sz w:val="28"/>
          <w:szCs w:val="28"/>
        </w:rPr>
        <w:t>о пользования местного значения, утвержденный названным постановлением</w:t>
      </w:r>
    </w:p>
    <w:p w:rsidR="00F53CBB" w:rsidRDefault="00F53CBB" w:rsidP="00BE08A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1.2.1. Исключить в заголовке Порядка, в пункте 1 слова «и бюджетам муниципальных районов для предоставления их бюджетам поселений»;</w:t>
      </w:r>
    </w:p>
    <w:p w:rsidR="00F53CBB" w:rsidRDefault="00F53CBB" w:rsidP="00BE08A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1.2.2. В пункте 2 заменить слово «строительства» на «транспорта»;</w:t>
      </w:r>
    </w:p>
    <w:p w:rsidR="00F53CBB" w:rsidRDefault="00F53CBB" w:rsidP="00FD0B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1.2.3. Исключить в пункте 4 слова «для предоставления их бюджетам поселений»;</w:t>
      </w:r>
    </w:p>
    <w:p w:rsidR="00F53CBB" w:rsidRDefault="00F53CBB" w:rsidP="002F47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1.2.4. Исключить в пункте 7 слова «и поселений»;</w:t>
      </w:r>
    </w:p>
    <w:p w:rsidR="00F53CBB" w:rsidRDefault="00F53CBB" w:rsidP="002F47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1.2.5. Изложить пункт 8 в редакции:</w:t>
      </w:r>
    </w:p>
    <w:p w:rsidR="00F53CBB" w:rsidRDefault="00F53CBB" w:rsidP="002F47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«8. Бюджетные ассигнования на проектирование, строительство, реконструкцию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 в размере не менее 5 процентов объема бюджетных ассигнований Фонда, формируемого за счет доходов бюджета от акцизов га автомобильный бензин, дизельное топливо, моторные масла для дизельных и карбюраторных (инженерных) двигателей, производимые на территории Российской Федерации, подлежащих зачислению в областной бюджет, а также транспортного налога, в том числе в виде субсидий местным бюджетам на указанную дорожную деятельность в отношении автомобильных дорог общего пользования местного значения».</w:t>
      </w:r>
    </w:p>
    <w:p w:rsidR="00F53CBB" w:rsidRDefault="00F53CBB" w:rsidP="002F4720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1.2.5. Исключить в пункте 13 слова «</w:t>
      </w:r>
      <w:r>
        <w:rPr>
          <w:sz w:val="28"/>
          <w:szCs w:val="28"/>
          <w:lang w:eastAsia="en-US"/>
        </w:rPr>
        <w:t>и иными нормативными правовыми актами в установленном порядке»</w:t>
      </w:r>
    </w:p>
    <w:p w:rsidR="00F53CBB" w:rsidRPr="00A95406" w:rsidRDefault="00F53CBB" w:rsidP="00FF5E0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95406">
        <w:rPr>
          <w:sz w:val="28"/>
          <w:szCs w:val="28"/>
        </w:rPr>
        <w:t>2. Опубликовать постановление в газете "Новгородские ведомости".</w:t>
      </w:r>
    </w:p>
    <w:p w:rsidR="00F53CBB" w:rsidRDefault="00F53CBB" w:rsidP="00FF5E08">
      <w:pPr>
        <w:autoSpaceDE w:val="0"/>
        <w:autoSpaceDN w:val="0"/>
        <w:adjustRightInd w:val="0"/>
        <w:spacing w:before="40" w:line="340" w:lineRule="exact"/>
        <w:jc w:val="both"/>
        <w:outlineLvl w:val="2"/>
        <w:rPr>
          <w:sz w:val="28"/>
          <w:szCs w:val="28"/>
        </w:rPr>
      </w:pPr>
    </w:p>
    <w:p w:rsidR="00F53CBB" w:rsidRDefault="00F53CBB" w:rsidP="00FF5E08">
      <w:pPr>
        <w:autoSpaceDE w:val="0"/>
        <w:autoSpaceDN w:val="0"/>
        <w:adjustRightInd w:val="0"/>
        <w:spacing w:before="40" w:line="340" w:lineRule="exact"/>
        <w:jc w:val="both"/>
        <w:outlineLvl w:val="2"/>
        <w:rPr>
          <w:sz w:val="28"/>
          <w:szCs w:val="28"/>
        </w:rPr>
      </w:pPr>
    </w:p>
    <w:p w:rsidR="00F53CBB" w:rsidRDefault="00F53CBB" w:rsidP="00FF5E08">
      <w:pPr>
        <w:autoSpaceDE w:val="0"/>
        <w:autoSpaceDN w:val="0"/>
        <w:adjustRightInd w:val="0"/>
        <w:spacing w:before="40" w:line="340" w:lineRule="exact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Проект подготовил и завизировал:</w:t>
      </w:r>
    </w:p>
    <w:p w:rsidR="00F53CBB" w:rsidRDefault="00F53CBB" w:rsidP="00CE1CB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</w:t>
      </w:r>
      <w:r w:rsidRPr="00403286">
        <w:rPr>
          <w:sz w:val="28"/>
          <w:szCs w:val="28"/>
        </w:rPr>
        <w:t>уководител</w:t>
      </w:r>
      <w:r>
        <w:rPr>
          <w:sz w:val="28"/>
          <w:szCs w:val="28"/>
        </w:rPr>
        <w:t>ь д</w:t>
      </w:r>
      <w:r w:rsidRPr="00403286">
        <w:rPr>
          <w:sz w:val="28"/>
          <w:szCs w:val="28"/>
        </w:rPr>
        <w:t>епартамент</w:t>
      </w:r>
      <w:r>
        <w:rPr>
          <w:sz w:val="28"/>
          <w:szCs w:val="28"/>
        </w:rPr>
        <w:t xml:space="preserve">а </w:t>
      </w:r>
    </w:p>
    <w:p w:rsidR="00F53CBB" w:rsidRDefault="00F53CBB" w:rsidP="00CE1CB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транспорта </w:t>
      </w:r>
      <w:r w:rsidRPr="00403286">
        <w:rPr>
          <w:sz w:val="28"/>
          <w:szCs w:val="28"/>
        </w:rPr>
        <w:t xml:space="preserve">и дорожного </w:t>
      </w:r>
    </w:p>
    <w:p w:rsidR="00F53CBB" w:rsidRDefault="00F53CBB" w:rsidP="00021A02">
      <w:pPr>
        <w:spacing w:line="240" w:lineRule="exact"/>
        <w:rPr>
          <w:sz w:val="28"/>
          <w:szCs w:val="28"/>
        </w:rPr>
      </w:pPr>
      <w:r w:rsidRPr="00403286">
        <w:rPr>
          <w:sz w:val="28"/>
          <w:szCs w:val="28"/>
        </w:rPr>
        <w:t xml:space="preserve">хозяйства Новгородской области </w:t>
      </w:r>
      <w:r>
        <w:rPr>
          <w:sz w:val="28"/>
          <w:szCs w:val="28"/>
        </w:rPr>
        <w:t xml:space="preserve">                                В.Д. Петров     </w:t>
      </w:r>
    </w:p>
    <w:p w:rsidR="00F53CBB" w:rsidRDefault="00F53CBB" w:rsidP="00021A02">
      <w:pPr>
        <w:spacing w:line="240" w:lineRule="exact"/>
        <w:rPr>
          <w:sz w:val="28"/>
          <w:szCs w:val="28"/>
        </w:rPr>
      </w:pPr>
    </w:p>
    <w:p w:rsidR="00F53CBB" w:rsidRDefault="00F53CBB" w:rsidP="00021A02">
      <w:pPr>
        <w:spacing w:line="240" w:lineRule="exact"/>
        <w:rPr>
          <w:sz w:val="28"/>
          <w:szCs w:val="28"/>
        </w:rPr>
      </w:pPr>
    </w:p>
    <w:p w:rsidR="00F53CBB" w:rsidRDefault="00F53CBB" w:rsidP="00021A02">
      <w:pPr>
        <w:spacing w:line="240" w:lineRule="exact"/>
        <w:rPr>
          <w:sz w:val="28"/>
          <w:szCs w:val="28"/>
        </w:rPr>
      </w:pPr>
    </w:p>
    <w:p w:rsidR="00F53CBB" w:rsidRDefault="00F53CBB" w:rsidP="00021A02">
      <w:pPr>
        <w:spacing w:line="240" w:lineRule="exact"/>
        <w:rPr>
          <w:sz w:val="28"/>
          <w:szCs w:val="28"/>
        </w:rPr>
      </w:pPr>
    </w:p>
    <w:p w:rsidR="00F53CBB" w:rsidRDefault="00F53CBB" w:rsidP="007B677E">
      <w:pPr>
        <w:spacing w:line="240" w:lineRule="exact"/>
      </w:pPr>
      <w:r>
        <w:rPr>
          <w:sz w:val="28"/>
          <w:szCs w:val="28"/>
        </w:rPr>
        <w:t>Л</w:t>
      </w:r>
      <w:r w:rsidRPr="0036543F">
        <w:rPr>
          <w:sz w:val="28"/>
          <w:szCs w:val="28"/>
        </w:rPr>
        <w:t>ист согласования прилагается</w:t>
      </w:r>
      <w:r>
        <w:rPr>
          <w:sz w:val="28"/>
          <w:szCs w:val="28"/>
        </w:rPr>
        <w:t>.</w:t>
      </w:r>
    </w:p>
    <w:sectPr w:rsidR="00F53CBB" w:rsidSect="00E67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F27DB"/>
    <w:multiLevelType w:val="multilevel"/>
    <w:tmpl w:val="5644FCB2"/>
    <w:lvl w:ilvl="0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50" w:hanging="2160"/>
      </w:pPr>
      <w:rPr>
        <w:rFonts w:cs="Times New Roman" w:hint="default"/>
      </w:rPr>
    </w:lvl>
  </w:abstractNum>
  <w:abstractNum w:abstractNumId="1">
    <w:nsid w:val="475137EC"/>
    <w:multiLevelType w:val="multilevel"/>
    <w:tmpl w:val="5E94DA6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">
    <w:nsid w:val="4AB42ED5"/>
    <w:multiLevelType w:val="multilevel"/>
    <w:tmpl w:val="BA3E930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3">
    <w:nsid w:val="5C0276ED"/>
    <w:multiLevelType w:val="multilevel"/>
    <w:tmpl w:val="CE1A7A5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4">
    <w:nsid w:val="7A6C56DB"/>
    <w:multiLevelType w:val="hybridMultilevel"/>
    <w:tmpl w:val="D286F64E"/>
    <w:lvl w:ilvl="0" w:tplc="5442DE4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E08"/>
    <w:rsid w:val="00001540"/>
    <w:rsid w:val="0000357F"/>
    <w:rsid w:val="0000363B"/>
    <w:rsid w:val="00003F0D"/>
    <w:rsid w:val="000056D1"/>
    <w:rsid w:val="00005FD8"/>
    <w:rsid w:val="00006685"/>
    <w:rsid w:val="00006895"/>
    <w:rsid w:val="00012265"/>
    <w:rsid w:val="00012C03"/>
    <w:rsid w:val="00013F49"/>
    <w:rsid w:val="000155BA"/>
    <w:rsid w:val="00017646"/>
    <w:rsid w:val="00020649"/>
    <w:rsid w:val="0002131D"/>
    <w:rsid w:val="000214AD"/>
    <w:rsid w:val="00021A02"/>
    <w:rsid w:val="00022583"/>
    <w:rsid w:val="00023258"/>
    <w:rsid w:val="00023E17"/>
    <w:rsid w:val="0002409A"/>
    <w:rsid w:val="00025078"/>
    <w:rsid w:val="00026B19"/>
    <w:rsid w:val="00027FFA"/>
    <w:rsid w:val="000303DB"/>
    <w:rsid w:val="00030D18"/>
    <w:rsid w:val="00033A5F"/>
    <w:rsid w:val="00034028"/>
    <w:rsid w:val="00034817"/>
    <w:rsid w:val="000369CC"/>
    <w:rsid w:val="000372DC"/>
    <w:rsid w:val="00037B8A"/>
    <w:rsid w:val="000405D4"/>
    <w:rsid w:val="0004084C"/>
    <w:rsid w:val="0004143E"/>
    <w:rsid w:val="000437E0"/>
    <w:rsid w:val="00043B19"/>
    <w:rsid w:val="00044416"/>
    <w:rsid w:val="00044F05"/>
    <w:rsid w:val="000460D2"/>
    <w:rsid w:val="00046951"/>
    <w:rsid w:val="000477F3"/>
    <w:rsid w:val="0004797B"/>
    <w:rsid w:val="00050DE4"/>
    <w:rsid w:val="0005138A"/>
    <w:rsid w:val="00056995"/>
    <w:rsid w:val="00057055"/>
    <w:rsid w:val="000616AC"/>
    <w:rsid w:val="000619E8"/>
    <w:rsid w:val="0006307F"/>
    <w:rsid w:val="00063148"/>
    <w:rsid w:val="0006333C"/>
    <w:rsid w:val="00063D89"/>
    <w:rsid w:val="00064A60"/>
    <w:rsid w:val="00065316"/>
    <w:rsid w:val="000655C2"/>
    <w:rsid w:val="000678D4"/>
    <w:rsid w:val="00067BB6"/>
    <w:rsid w:val="00070C0B"/>
    <w:rsid w:val="0007233B"/>
    <w:rsid w:val="000725EF"/>
    <w:rsid w:val="00072855"/>
    <w:rsid w:val="00072A00"/>
    <w:rsid w:val="00075A86"/>
    <w:rsid w:val="00076BE8"/>
    <w:rsid w:val="00076C7E"/>
    <w:rsid w:val="00076D56"/>
    <w:rsid w:val="0007705B"/>
    <w:rsid w:val="0008021E"/>
    <w:rsid w:val="00081030"/>
    <w:rsid w:val="0008194B"/>
    <w:rsid w:val="00081AE4"/>
    <w:rsid w:val="00083E67"/>
    <w:rsid w:val="00083F86"/>
    <w:rsid w:val="000874C0"/>
    <w:rsid w:val="00087AC3"/>
    <w:rsid w:val="00091324"/>
    <w:rsid w:val="00092C88"/>
    <w:rsid w:val="00093573"/>
    <w:rsid w:val="0009396A"/>
    <w:rsid w:val="00094BD0"/>
    <w:rsid w:val="00094EA3"/>
    <w:rsid w:val="0009575F"/>
    <w:rsid w:val="000965FA"/>
    <w:rsid w:val="00096B36"/>
    <w:rsid w:val="00097651"/>
    <w:rsid w:val="000A03B0"/>
    <w:rsid w:val="000A192B"/>
    <w:rsid w:val="000A275B"/>
    <w:rsid w:val="000A5334"/>
    <w:rsid w:val="000A5490"/>
    <w:rsid w:val="000A6302"/>
    <w:rsid w:val="000A63A3"/>
    <w:rsid w:val="000A7A12"/>
    <w:rsid w:val="000A7D03"/>
    <w:rsid w:val="000A7F74"/>
    <w:rsid w:val="000B0A69"/>
    <w:rsid w:val="000B0ABA"/>
    <w:rsid w:val="000B0BD5"/>
    <w:rsid w:val="000B27CE"/>
    <w:rsid w:val="000B2C0B"/>
    <w:rsid w:val="000B381E"/>
    <w:rsid w:val="000B38A7"/>
    <w:rsid w:val="000B49E4"/>
    <w:rsid w:val="000B4F9C"/>
    <w:rsid w:val="000B5372"/>
    <w:rsid w:val="000B6FAE"/>
    <w:rsid w:val="000B738A"/>
    <w:rsid w:val="000C01DF"/>
    <w:rsid w:val="000C0309"/>
    <w:rsid w:val="000C6623"/>
    <w:rsid w:val="000C75FF"/>
    <w:rsid w:val="000C786D"/>
    <w:rsid w:val="000D00C7"/>
    <w:rsid w:val="000D04DC"/>
    <w:rsid w:val="000D17EE"/>
    <w:rsid w:val="000D22AE"/>
    <w:rsid w:val="000D2724"/>
    <w:rsid w:val="000D2AD2"/>
    <w:rsid w:val="000D2AE3"/>
    <w:rsid w:val="000D587F"/>
    <w:rsid w:val="000D6DAE"/>
    <w:rsid w:val="000D6FBB"/>
    <w:rsid w:val="000D777E"/>
    <w:rsid w:val="000E014D"/>
    <w:rsid w:val="000E0B6C"/>
    <w:rsid w:val="000E0D15"/>
    <w:rsid w:val="000E1062"/>
    <w:rsid w:val="000E135F"/>
    <w:rsid w:val="000E2001"/>
    <w:rsid w:val="000E221D"/>
    <w:rsid w:val="000E2689"/>
    <w:rsid w:val="000E381A"/>
    <w:rsid w:val="000E394F"/>
    <w:rsid w:val="000E47AA"/>
    <w:rsid w:val="000E672C"/>
    <w:rsid w:val="000E6C61"/>
    <w:rsid w:val="000F1831"/>
    <w:rsid w:val="000F2B11"/>
    <w:rsid w:val="000F2BDA"/>
    <w:rsid w:val="000F3F01"/>
    <w:rsid w:val="000F3FF2"/>
    <w:rsid w:val="000F5A6F"/>
    <w:rsid w:val="000F69DB"/>
    <w:rsid w:val="0010251A"/>
    <w:rsid w:val="00104FA6"/>
    <w:rsid w:val="001058EF"/>
    <w:rsid w:val="00105EE8"/>
    <w:rsid w:val="001061C4"/>
    <w:rsid w:val="00107A53"/>
    <w:rsid w:val="001126A5"/>
    <w:rsid w:val="001130A2"/>
    <w:rsid w:val="00113563"/>
    <w:rsid w:val="0011388E"/>
    <w:rsid w:val="00113C80"/>
    <w:rsid w:val="0011595D"/>
    <w:rsid w:val="001160E3"/>
    <w:rsid w:val="00117997"/>
    <w:rsid w:val="00120885"/>
    <w:rsid w:val="00120DE2"/>
    <w:rsid w:val="0012231E"/>
    <w:rsid w:val="0012467E"/>
    <w:rsid w:val="001277CA"/>
    <w:rsid w:val="00127C9B"/>
    <w:rsid w:val="00130573"/>
    <w:rsid w:val="00130B51"/>
    <w:rsid w:val="00132849"/>
    <w:rsid w:val="001331EE"/>
    <w:rsid w:val="00133FA6"/>
    <w:rsid w:val="001343D0"/>
    <w:rsid w:val="001349A1"/>
    <w:rsid w:val="00135049"/>
    <w:rsid w:val="001361FA"/>
    <w:rsid w:val="0013663C"/>
    <w:rsid w:val="0013705C"/>
    <w:rsid w:val="001416FF"/>
    <w:rsid w:val="00143902"/>
    <w:rsid w:val="0014430B"/>
    <w:rsid w:val="00146566"/>
    <w:rsid w:val="00150DC7"/>
    <w:rsid w:val="00151DED"/>
    <w:rsid w:val="0015228C"/>
    <w:rsid w:val="0015392F"/>
    <w:rsid w:val="00154F51"/>
    <w:rsid w:val="00154F7B"/>
    <w:rsid w:val="00154FF1"/>
    <w:rsid w:val="001556BD"/>
    <w:rsid w:val="0015616A"/>
    <w:rsid w:val="00156332"/>
    <w:rsid w:val="0015717A"/>
    <w:rsid w:val="001606DB"/>
    <w:rsid w:val="0016130D"/>
    <w:rsid w:val="00163140"/>
    <w:rsid w:val="00163216"/>
    <w:rsid w:val="00167137"/>
    <w:rsid w:val="001703D0"/>
    <w:rsid w:val="00171FF1"/>
    <w:rsid w:val="00172AFD"/>
    <w:rsid w:val="001738E4"/>
    <w:rsid w:val="001746B1"/>
    <w:rsid w:val="00174B3C"/>
    <w:rsid w:val="0017559D"/>
    <w:rsid w:val="0017615F"/>
    <w:rsid w:val="001765CF"/>
    <w:rsid w:val="00176C8D"/>
    <w:rsid w:val="00177155"/>
    <w:rsid w:val="00177BFE"/>
    <w:rsid w:val="001801F8"/>
    <w:rsid w:val="001802EE"/>
    <w:rsid w:val="00180A14"/>
    <w:rsid w:val="00181548"/>
    <w:rsid w:val="00184C93"/>
    <w:rsid w:val="0018548E"/>
    <w:rsid w:val="00186A9B"/>
    <w:rsid w:val="001870A7"/>
    <w:rsid w:val="0018718B"/>
    <w:rsid w:val="001874E7"/>
    <w:rsid w:val="00190ADA"/>
    <w:rsid w:val="001918B3"/>
    <w:rsid w:val="00195DD0"/>
    <w:rsid w:val="00197EBE"/>
    <w:rsid w:val="001A0E12"/>
    <w:rsid w:val="001A1F2F"/>
    <w:rsid w:val="001A2865"/>
    <w:rsid w:val="001A36D7"/>
    <w:rsid w:val="001A5D50"/>
    <w:rsid w:val="001A608A"/>
    <w:rsid w:val="001A6FEC"/>
    <w:rsid w:val="001B0BE1"/>
    <w:rsid w:val="001B0D5B"/>
    <w:rsid w:val="001B25D5"/>
    <w:rsid w:val="001B3D14"/>
    <w:rsid w:val="001B53D1"/>
    <w:rsid w:val="001B62F7"/>
    <w:rsid w:val="001B6320"/>
    <w:rsid w:val="001C0B4B"/>
    <w:rsid w:val="001C1049"/>
    <w:rsid w:val="001C4D72"/>
    <w:rsid w:val="001C4DF2"/>
    <w:rsid w:val="001C5506"/>
    <w:rsid w:val="001C6899"/>
    <w:rsid w:val="001D4EBB"/>
    <w:rsid w:val="001D510B"/>
    <w:rsid w:val="001D5579"/>
    <w:rsid w:val="001D56C8"/>
    <w:rsid w:val="001E001F"/>
    <w:rsid w:val="001E0147"/>
    <w:rsid w:val="001E06A7"/>
    <w:rsid w:val="001E08C3"/>
    <w:rsid w:val="001E0984"/>
    <w:rsid w:val="001E15D0"/>
    <w:rsid w:val="001E2249"/>
    <w:rsid w:val="001E2C28"/>
    <w:rsid w:val="001E3156"/>
    <w:rsid w:val="001E3638"/>
    <w:rsid w:val="001E4756"/>
    <w:rsid w:val="001E4F9B"/>
    <w:rsid w:val="001E532C"/>
    <w:rsid w:val="001E5365"/>
    <w:rsid w:val="001E5D20"/>
    <w:rsid w:val="001E60C8"/>
    <w:rsid w:val="001E66E6"/>
    <w:rsid w:val="001E701A"/>
    <w:rsid w:val="001F2E24"/>
    <w:rsid w:val="001F47B1"/>
    <w:rsid w:val="001F52FB"/>
    <w:rsid w:val="001F62CA"/>
    <w:rsid w:val="00200063"/>
    <w:rsid w:val="00200A26"/>
    <w:rsid w:val="00200F84"/>
    <w:rsid w:val="00201286"/>
    <w:rsid w:val="0020132D"/>
    <w:rsid w:val="00201814"/>
    <w:rsid w:val="00201AD8"/>
    <w:rsid w:val="00201B33"/>
    <w:rsid w:val="00202D15"/>
    <w:rsid w:val="0020512C"/>
    <w:rsid w:val="00207146"/>
    <w:rsid w:val="00207F5E"/>
    <w:rsid w:val="0021358E"/>
    <w:rsid w:val="0021365D"/>
    <w:rsid w:val="002146A8"/>
    <w:rsid w:val="00215C6F"/>
    <w:rsid w:val="002165C7"/>
    <w:rsid w:val="00220294"/>
    <w:rsid w:val="00221C7F"/>
    <w:rsid w:val="002229F3"/>
    <w:rsid w:val="00223EB5"/>
    <w:rsid w:val="00225926"/>
    <w:rsid w:val="002262F1"/>
    <w:rsid w:val="00227D08"/>
    <w:rsid w:val="00232DB6"/>
    <w:rsid w:val="00232FD0"/>
    <w:rsid w:val="00233119"/>
    <w:rsid w:val="0023342D"/>
    <w:rsid w:val="00233577"/>
    <w:rsid w:val="00234B08"/>
    <w:rsid w:val="002367F8"/>
    <w:rsid w:val="002374B0"/>
    <w:rsid w:val="00237B5F"/>
    <w:rsid w:val="00237E2C"/>
    <w:rsid w:val="00240E06"/>
    <w:rsid w:val="00241495"/>
    <w:rsid w:val="0024190D"/>
    <w:rsid w:val="00241BFF"/>
    <w:rsid w:val="00243B57"/>
    <w:rsid w:val="00243C00"/>
    <w:rsid w:val="00244C1A"/>
    <w:rsid w:val="00244F7C"/>
    <w:rsid w:val="00245B69"/>
    <w:rsid w:val="002461D3"/>
    <w:rsid w:val="00247520"/>
    <w:rsid w:val="00247736"/>
    <w:rsid w:val="002518A2"/>
    <w:rsid w:val="00252CCE"/>
    <w:rsid w:val="0025322D"/>
    <w:rsid w:val="00253580"/>
    <w:rsid w:val="00253629"/>
    <w:rsid w:val="0025379C"/>
    <w:rsid w:val="002537BD"/>
    <w:rsid w:val="002539D2"/>
    <w:rsid w:val="00253C37"/>
    <w:rsid w:val="002548AA"/>
    <w:rsid w:val="00254C9B"/>
    <w:rsid w:val="002556D2"/>
    <w:rsid w:val="00255908"/>
    <w:rsid w:val="00256368"/>
    <w:rsid w:val="0026116E"/>
    <w:rsid w:val="00261886"/>
    <w:rsid w:val="00261DB8"/>
    <w:rsid w:val="00262207"/>
    <w:rsid w:val="002646AE"/>
    <w:rsid w:val="00264E1F"/>
    <w:rsid w:val="00265F11"/>
    <w:rsid w:val="00266A1D"/>
    <w:rsid w:val="002670C1"/>
    <w:rsid w:val="00267B6A"/>
    <w:rsid w:val="00270E80"/>
    <w:rsid w:val="00271B8C"/>
    <w:rsid w:val="00271E8F"/>
    <w:rsid w:val="002724EA"/>
    <w:rsid w:val="00273345"/>
    <w:rsid w:val="00276359"/>
    <w:rsid w:val="002765D3"/>
    <w:rsid w:val="00276CBE"/>
    <w:rsid w:val="00277BDA"/>
    <w:rsid w:val="002803BF"/>
    <w:rsid w:val="00280451"/>
    <w:rsid w:val="0028057F"/>
    <w:rsid w:val="00282609"/>
    <w:rsid w:val="00282645"/>
    <w:rsid w:val="002831BF"/>
    <w:rsid w:val="002835E0"/>
    <w:rsid w:val="0028427F"/>
    <w:rsid w:val="00285C32"/>
    <w:rsid w:val="002862DD"/>
    <w:rsid w:val="0028701B"/>
    <w:rsid w:val="00290050"/>
    <w:rsid w:val="00290B4F"/>
    <w:rsid w:val="00290D4F"/>
    <w:rsid w:val="00290E28"/>
    <w:rsid w:val="0029294D"/>
    <w:rsid w:val="0029294F"/>
    <w:rsid w:val="00293389"/>
    <w:rsid w:val="00293B21"/>
    <w:rsid w:val="00294A14"/>
    <w:rsid w:val="0029601B"/>
    <w:rsid w:val="002969FA"/>
    <w:rsid w:val="002A161F"/>
    <w:rsid w:val="002A5D48"/>
    <w:rsid w:val="002A6D6E"/>
    <w:rsid w:val="002A739D"/>
    <w:rsid w:val="002B1ACC"/>
    <w:rsid w:val="002B5094"/>
    <w:rsid w:val="002B650D"/>
    <w:rsid w:val="002B670F"/>
    <w:rsid w:val="002C0582"/>
    <w:rsid w:val="002C0CE5"/>
    <w:rsid w:val="002C1CA8"/>
    <w:rsid w:val="002C20AB"/>
    <w:rsid w:val="002C2833"/>
    <w:rsid w:val="002C42D6"/>
    <w:rsid w:val="002C4EE1"/>
    <w:rsid w:val="002C6710"/>
    <w:rsid w:val="002C6850"/>
    <w:rsid w:val="002C7BC5"/>
    <w:rsid w:val="002D0855"/>
    <w:rsid w:val="002D2168"/>
    <w:rsid w:val="002D2A67"/>
    <w:rsid w:val="002D2DA9"/>
    <w:rsid w:val="002D57D5"/>
    <w:rsid w:val="002D6A02"/>
    <w:rsid w:val="002E0619"/>
    <w:rsid w:val="002E3671"/>
    <w:rsid w:val="002E3B48"/>
    <w:rsid w:val="002E407C"/>
    <w:rsid w:val="002E6C96"/>
    <w:rsid w:val="002E7131"/>
    <w:rsid w:val="002E758B"/>
    <w:rsid w:val="002E7EF9"/>
    <w:rsid w:val="002F001A"/>
    <w:rsid w:val="002F1562"/>
    <w:rsid w:val="002F2558"/>
    <w:rsid w:val="002F2B84"/>
    <w:rsid w:val="002F3370"/>
    <w:rsid w:val="002F45F2"/>
    <w:rsid w:val="002F4720"/>
    <w:rsid w:val="002F695E"/>
    <w:rsid w:val="002F79F5"/>
    <w:rsid w:val="00300BA2"/>
    <w:rsid w:val="00301B68"/>
    <w:rsid w:val="0030211B"/>
    <w:rsid w:val="00302B17"/>
    <w:rsid w:val="00304C74"/>
    <w:rsid w:val="003054A8"/>
    <w:rsid w:val="00306B82"/>
    <w:rsid w:val="00310998"/>
    <w:rsid w:val="00312C8D"/>
    <w:rsid w:val="003151D7"/>
    <w:rsid w:val="0031541F"/>
    <w:rsid w:val="0031586C"/>
    <w:rsid w:val="00316EA5"/>
    <w:rsid w:val="00316F28"/>
    <w:rsid w:val="0031723B"/>
    <w:rsid w:val="00317A1F"/>
    <w:rsid w:val="0032010D"/>
    <w:rsid w:val="003202BF"/>
    <w:rsid w:val="003212BF"/>
    <w:rsid w:val="00321B88"/>
    <w:rsid w:val="003221C7"/>
    <w:rsid w:val="00323CC7"/>
    <w:rsid w:val="00324275"/>
    <w:rsid w:val="003254A2"/>
    <w:rsid w:val="0032692C"/>
    <w:rsid w:val="003309C9"/>
    <w:rsid w:val="00331471"/>
    <w:rsid w:val="00331CFD"/>
    <w:rsid w:val="00332BCA"/>
    <w:rsid w:val="00333363"/>
    <w:rsid w:val="0033436C"/>
    <w:rsid w:val="00335CA7"/>
    <w:rsid w:val="003376EB"/>
    <w:rsid w:val="003377A5"/>
    <w:rsid w:val="0034172D"/>
    <w:rsid w:val="0034276A"/>
    <w:rsid w:val="00342B75"/>
    <w:rsid w:val="003434F3"/>
    <w:rsid w:val="00343516"/>
    <w:rsid w:val="00344345"/>
    <w:rsid w:val="003465CF"/>
    <w:rsid w:val="0034756A"/>
    <w:rsid w:val="00350778"/>
    <w:rsid w:val="00350F80"/>
    <w:rsid w:val="0035126C"/>
    <w:rsid w:val="00351868"/>
    <w:rsid w:val="00352669"/>
    <w:rsid w:val="00353A0B"/>
    <w:rsid w:val="00354106"/>
    <w:rsid w:val="003543D2"/>
    <w:rsid w:val="003549FE"/>
    <w:rsid w:val="00354CC1"/>
    <w:rsid w:val="00354FBF"/>
    <w:rsid w:val="00355504"/>
    <w:rsid w:val="0035605C"/>
    <w:rsid w:val="003573E1"/>
    <w:rsid w:val="003611B6"/>
    <w:rsid w:val="0036252E"/>
    <w:rsid w:val="00362DC1"/>
    <w:rsid w:val="00363681"/>
    <w:rsid w:val="00363ACA"/>
    <w:rsid w:val="00363F4D"/>
    <w:rsid w:val="003646B6"/>
    <w:rsid w:val="00365371"/>
    <w:rsid w:val="0036543F"/>
    <w:rsid w:val="003654CC"/>
    <w:rsid w:val="0036554A"/>
    <w:rsid w:val="00365629"/>
    <w:rsid w:val="00365E45"/>
    <w:rsid w:val="00365E56"/>
    <w:rsid w:val="003660F4"/>
    <w:rsid w:val="003700AB"/>
    <w:rsid w:val="00370481"/>
    <w:rsid w:val="00371373"/>
    <w:rsid w:val="00371A56"/>
    <w:rsid w:val="00371DE2"/>
    <w:rsid w:val="0037281E"/>
    <w:rsid w:val="00372E97"/>
    <w:rsid w:val="00374273"/>
    <w:rsid w:val="0037476F"/>
    <w:rsid w:val="00374CB5"/>
    <w:rsid w:val="00374FDF"/>
    <w:rsid w:val="00376C18"/>
    <w:rsid w:val="003774F4"/>
    <w:rsid w:val="00377CEA"/>
    <w:rsid w:val="00380BE1"/>
    <w:rsid w:val="00381301"/>
    <w:rsid w:val="003825FF"/>
    <w:rsid w:val="00383C8F"/>
    <w:rsid w:val="00385F22"/>
    <w:rsid w:val="00387BAE"/>
    <w:rsid w:val="00391C12"/>
    <w:rsid w:val="0039355C"/>
    <w:rsid w:val="00393FE2"/>
    <w:rsid w:val="00396858"/>
    <w:rsid w:val="003968AE"/>
    <w:rsid w:val="00396F1A"/>
    <w:rsid w:val="00397059"/>
    <w:rsid w:val="003A12A5"/>
    <w:rsid w:val="003A147E"/>
    <w:rsid w:val="003A281D"/>
    <w:rsid w:val="003A40CC"/>
    <w:rsid w:val="003A4407"/>
    <w:rsid w:val="003A491E"/>
    <w:rsid w:val="003A4C34"/>
    <w:rsid w:val="003A5AFE"/>
    <w:rsid w:val="003A69FF"/>
    <w:rsid w:val="003A7E4B"/>
    <w:rsid w:val="003B0CAB"/>
    <w:rsid w:val="003B1A1B"/>
    <w:rsid w:val="003B2081"/>
    <w:rsid w:val="003B281C"/>
    <w:rsid w:val="003B30B8"/>
    <w:rsid w:val="003B351E"/>
    <w:rsid w:val="003B489E"/>
    <w:rsid w:val="003B4E24"/>
    <w:rsid w:val="003B6B06"/>
    <w:rsid w:val="003B6CDD"/>
    <w:rsid w:val="003B6D59"/>
    <w:rsid w:val="003B788A"/>
    <w:rsid w:val="003C1463"/>
    <w:rsid w:val="003C290E"/>
    <w:rsid w:val="003C2CEF"/>
    <w:rsid w:val="003C3059"/>
    <w:rsid w:val="003C3466"/>
    <w:rsid w:val="003C5A2E"/>
    <w:rsid w:val="003C5E27"/>
    <w:rsid w:val="003C6F96"/>
    <w:rsid w:val="003C7C2B"/>
    <w:rsid w:val="003C7F55"/>
    <w:rsid w:val="003D2534"/>
    <w:rsid w:val="003D4744"/>
    <w:rsid w:val="003D6310"/>
    <w:rsid w:val="003D64CB"/>
    <w:rsid w:val="003D6A29"/>
    <w:rsid w:val="003E0AEF"/>
    <w:rsid w:val="003E1164"/>
    <w:rsid w:val="003E1CAE"/>
    <w:rsid w:val="003E1FA3"/>
    <w:rsid w:val="003E2641"/>
    <w:rsid w:val="003E3DFC"/>
    <w:rsid w:val="003E4C83"/>
    <w:rsid w:val="003E5DEC"/>
    <w:rsid w:val="003E64C8"/>
    <w:rsid w:val="003E7EAB"/>
    <w:rsid w:val="003F20EB"/>
    <w:rsid w:val="003F33D2"/>
    <w:rsid w:val="003F601E"/>
    <w:rsid w:val="003F6188"/>
    <w:rsid w:val="003F7A7E"/>
    <w:rsid w:val="0040115B"/>
    <w:rsid w:val="004012CC"/>
    <w:rsid w:val="004014A8"/>
    <w:rsid w:val="004027F8"/>
    <w:rsid w:val="00403286"/>
    <w:rsid w:val="00403B14"/>
    <w:rsid w:val="00403B31"/>
    <w:rsid w:val="00404196"/>
    <w:rsid w:val="00405902"/>
    <w:rsid w:val="00407F36"/>
    <w:rsid w:val="00410D0A"/>
    <w:rsid w:val="00411440"/>
    <w:rsid w:val="00412081"/>
    <w:rsid w:val="004133E0"/>
    <w:rsid w:val="004139BA"/>
    <w:rsid w:val="004142CF"/>
    <w:rsid w:val="00414A43"/>
    <w:rsid w:val="004178E2"/>
    <w:rsid w:val="00417992"/>
    <w:rsid w:val="00417C00"/>
    <w:rsid w:val="004213CD"/>
    <w:rsid w:val="00423591"/>
    <w:rsid w:val="00424EB2"/>
    <w:rsid w:val="00424F10"/>
    <w:rsid w:val="00426184"/>
    <w:rsid w:val="004262BC"/>
    <w:rsid w:val="0042671C"/>
    <w:rsid w:val="00426A94"/>
    <w:rsid w:val="004271E8"/>
    <w:rsid w:val="004273F2"/>
    <w:rsid w:val="004319B3"/>
    <w:rsid w:val="00431DAC"/>
    <w:rsid w:val="00432458"/>
    <w:rsid w:val="00432BCF"/>
    <w:rsid w:val="00433D1F"/>
    <w:rsid w:val="00434D7E"/>
    <w:rsid w:val="00435755"/>
    <w:rsid w:val="00436B61"/>
    <w:rsid w:val="004379B6"/>
    <w:rsid w:val="004400CD"/>
    <w:rsid w:val="00441489"/>
    <w:rsid w:val="004416CC"/>
    <w:rsid w:val="00441800"/>
    <w:rsid w:val="004419FE"/>
    <w:rsid w:val="00443879"/>
    <w:rsid w:val="00444D82"/>
    <w:rsid w:val="00445146"/>
    <w:rsid w:val="0044618D"/>
    <w:rsid w:val="00454152"/>
    <w:rsid w:val="00454B2A"/>
    <w:rsid w:val="00455877"/>
    <w:rsid w:val="00456595"/>
    <w:rsid w:val="004567FB"/>
    <w:rsid w:val="00456E8A"/>
    <w:rsid w:val="00460966"/>
    <w:rsid w:val="00460EA4"/>
    <w:rsid w:val="0046225B"/>
    <w:rsid w:val="00462627"/>
    <w:rsid w:val="00463505"/>
    <w:rsid w:val="00465312"/>
    <w:rsid w:val="00466AC3"/>
    <w:rsid w:val="00466FAE"/>
    <w:rsid w:val="0047050A"/>
    <w:rsid w:val="004710D7"/>
    <w:rsid w:val="0047162D"/>
    <w:rsid w:val="00471910"/>
    <w:rsid w:val="00472C0B"/>
    <w:rsid w:val="0047372A"/>
    <w:rsid w:val="00473C71"/>
    <w:rsid w:val="00474FF1"/>
    <w:rsid w:val="00475924"/>
    <w:rsid w:val="004767EF"/>
    <w:rsid w:val="004768C0"/>
    <w:rsid w:val="00476ABD"/>
    <w:rsid w:val="00476EE6"/>
    <w:rsid w:val="0047779C"/>
    <w:rsid w:val="004816F9"/>
    <w:rsid w:val="004855AE"/>
    <w:rsid w:val="00490254"/>
    <w:rsid w:val="0049074F"/>
    <w:rsid w:val="00490F19"/>
    <w:rsid w:val="0049171A"/>
    <w:rsid w:val="0049206E"/>
    <w:rsid w:val="00492758"/>
    <w:rsid w:val="004927FA"/>
    <w:rsid w:val="00493831"/>
    <w:rsid w:val="00494BE8"/>
    <w:rsid w:val="00494F35"/>
    <w:rsid w:val="00495D4B"/>
    <w:rsid w:val="004975FC"/>
    <w:rsid w:val="004A1667"/>
    <w:rsid w:val="004A1CF5"/>
    <w:rsid w:val="004A27A3"/>
    <w:rsid w:val="004A2F8B"/>
    <w:rsid w:val="004A4569"/>
    <w:rsid w:val="004A45B1"/>
    <w:rsid w:val="004A4EB7"/>
    <w:rsid w:val="004A5961"/>
    <w:rsid w:val="004A62C3"/>
    <w:rsid w:val="004A6539"/>
    <w:rsid w:val="004A7B79"/>
    <w:rsid w:val="004A7E18"/>
    <w:rsid w:val="004B0205"/>
    <w:rsid w:val="004B2B70"/>
    <w:rsid w:val="004B3D3B"/>
    <w:rsid w:val="004B4348"/>
    <w:rsid w:val="004B61F9"/>
    <w:rsid w:val="004B7724"/>
    <w:rsid w:val="004B77C2"/>
    <w:rsid w:val="004C0C33"/>
    <w:rsid w:val="004C103A"/>
    <w:rsid w:val="004C134C"/>
    <w:rsid w:val="004C16AB"/>
    <w:rsid w:val="004C2CCD"/>
    <w:rsid w:val="004C2FFA"/>
    <w:rsid w:val="004C4E8F"/>
    <w:rsid w:val="004C5689"/>
    <w:rsid w:val="004C5FDF"/>
    <w:rsid w:val="004D022F"/>
    <w:rsid w:val="004D3919"/>
    <w:rsid w:val="004D44DA"/>
    <w:rsid w:val="004D4C2C"/>
    <w:rsid w:val="004D626B"/>
    <w:rsid w:val="004D701B"/>
    <w:rsid w:val="004D7EF6"/>
    <w:rsid w:val="004E11D6"/>
    <w:rsid w:val="004E120A"/>
    <w:rsid w:val="004E42FA"/>
    <w:rsid w:val="004E4325"/>
    <w:rsid w:val="004E4906"/>
    <w:rsid w:val="004E49C4"/>
    <w:rsid w:val="004E4F03"/>
    <w:rsid w:val="004E559D"/>
    <w:rsid w:val="004E5F40"/>
    <w:rsid w:val="004E68BC"/>
    <w:rsid w:val="004E7BF0"/>
    <w:rsid w:val="004F0586"/>
    <w:rsid w:val="004F14A6"/>
    <w:rsid w:val="004F1FB7"/>
    <w:rsid w:val="004F2550"/>
    <w:rsid w:val="004F2D85"/>
    <w:rsid w:val="004F4347"/>
    <w:rsid w:val="004F54BF"/>
    <w:rsid w:val="004F57A7"/>
    <w:rsid w:val="004F6932"/>
    <w:rsid w:val="004F6F0E"/>
    <w:rsid w:val="004F7A1D"/>
    <w:rsid w:val="00501961"/>
    <w:rsid w:val="00502348"/>
    <w:rsid w:val="005024F4"/>
    <w:rsid w:val="005040B4"/>
    <w:rsid w:val="00504135"/>
    <w:rsid w:val="00504CC9"/>
    <w:rsid w:val="00505364"/>
    <w:rsid w:val="005068CF"/>
    <w:rsid w:val="0050756E"/>
    <w:rsid w:val="00507E61"/>
    <w:rsid w:val="00511604"/>
    <w:rsid w:val="00511D5E"/>
    <w:rsid w:val="00512D84"/>
    <w:rsid w:val="005133D1"/>
    <w:rsid w:val="005160DE"/>
    <w:rsid w:val="0051711B"/>
    <w:rsid w:val="005171DC"/>
    <w:rsid w:val="0051771F"/>
    <w:rsid w:val="00517A73"/>
    <w:rsid w:val="00517BE6"/>
    <w:rsid w:val="005208D0"/>
    <w:rsid w:val="00521123"/>
    <w:rsid w:val="00522D9F"/>
    <w:rsid w:val="005236A4"/>
    <w:rsid w:val="005238D0"/>
    <w:rsid w:val="00524A3F"/>
    <w:rsid w:val="00526652"/>
    <w:rsid w:val="00526F9E"/>
    <w:rsid w:val="00531435"/>
    <w:rsid w:val="00535311"/>
    <w:rsid w:val="00535612"/>
    <w:rsid w:val="00535AF8"/>
    <w:rsid w:val="00537323"/>
    <w:rsid w:val="00537F8C"/>
    <w:rsid w:val="00542B7B"/>
    <w:rsid w:val="00542CDA"/>
    <w:rsid w:val="0054303C"/>
    <w:rsid w:val="00543638"/>
    <w:rsid w:val="00543BD0"/>
    <w:rsid w:val="00544289"/>
    <w:rsid w:val="005442D5"/>
    <w:rsid w:val="00545457"/>
    <w:rsid w:val="00545BFF"/>
    <w:rsid w:val="00546A34"/>
    <w:rsid w:val="0054709C"/>
    <w:rsid w:val="005473E2"/>
    <w:rsid w:val="0055005A"/>
    <w:rsid w:val="005515C9"/>
    <w:rsid w:val="005522A7"/>
    <w:rsid w:val="00553179"/>
    <w:rsid w:val="005536B1"/>
    <w:rsid w:val="00553A49"/>
    <w:rsid w:val="00553CD8"/>
    <w:rsid w:val="00554C9D"/>
    <w:rsid w:val="0055540E"/>
    <w:rsid w:val="00555E46"/>
    <w:rsid w:val="00557AA5"/>
    <w:rsid w:val="005613E8"/>
    <w:rsid w:val="00561AB9"/>
    <w:rsid w:val="00562850"/>
    <w:rsid w:val="00563C46"/>
    <w:rsid w:val="00564590"/>
    <w:rsid w:val="00565156"/>
    <w:rsid w:val="00567DE3"/>
    <w:rsid w:val="005706A3"/>
    <w:rsid w:val="00570EDB"/>
    <w:rsid w:val="00572454"/>
    <w:rsid w:val="00572E44"/>
    <w:rsid w:val="00573183"/>
    <w:rsid w:val="00574554"/>
    <w:rsid w:val="00574E73"/>
    <w:rsid w:val="00575829"/>
    <w:rsid w:val="005765BF"/>
    <w:rsid w:val="00577511"/>
    <w:rsid w:val="005806A9"/>
    <w:rsid w:val="00581734"/>
    <w:rsid w:val="0058256E"/>
    <w:rsid w:val="0058267F"/>
    <w:rsid w:val="00582920"/>
    <w:rsid w:val="00582AB2"/>
    <w:rsid w:val="00585BCC"/>
    <w:rsid w:val="00585D5B"/>
    <w:rsid w:val="005870B1"/>
    <w:rsid w:val="00587368"/>
    <w:rsid w:val="005877A9"/>
    <w:rsid w:val="005878DB"/>
    <w:rsid w:val="00590317"/>
    <w:rsid w:val="005906E5"/>
    <w:rsid w:val="0059076E"/>
    <w:rsid w:val="00591315"/>
    <w:rsid w:val="00591A4A"/>
    <w:rsid w:val="00594195"/>
    <w:rsid w:val="00595C28"/>
    <w:rsid w:val="00597376"/>
    <w:rsid w:val="005A0F94"/>
    <w:rsid w:val="005A175B"/>
    <w:rsid w:val="005A17F1"/>
    <w:rsid w:val="005A1F1D"/>
    <w:rsid w:val="005A22A2"/>
    <w:rsid w:val="005A33E2"/>
    <w:rsid w:val="005A3692"/>
    <w:rsid w:val="005A3714"/>
    <w:rsid w:val="005A404D"/>
    <w:rsid w:val="005A4423"/>
    <w:rsid w:val="005A5AA2"/>
    <w:rsid w:val="005A664F"/>
    <w:rsid w:val="005A6C5A"/>
    <w:rsid w:val="005A7E4E"/>
    <w:rsid w:val="005B17E2"/>
    <w:rsid w:val="005B317A"/>
    <w:rsid w:val="005B38E6"/>
    <w:rsid w:val="005B3A08"/>
    <w:rsid w:val="005B4945"/>
    <w:rsid w:val="005B585B"/>
    <w:rsid w:val="005B5C46"/>
    <w:rsid w:val="005B6897"/>
    <w:rsid w:val="005B6D25"/>
    <w:rsid w:val="005B7964"/>
    <w:rsid w:val="005B7D32"/>
    <w:rsid w:val="005C251B"/>
    <w:rsid w:val="005C286C"/>
    <w:rsid w:val="005C3DA6"/>
    <w:rsid w:val="005C41C5"/>
    <w:rsid w:val="005C4B4A"/>
    <w:rsid w:val="005C6D19"/>
    <w:rsid w:val="005C740F"/>
    <w:rsid w:val="005C7EC9"/>
    <w:rsid w:val="005D0596"/>
    <w:rsid w:val="005D2278"/>
    <w:rsid w:val="005D2A3C"/>
    <w:rsid w:val="005D3479"/>
    <w:rsid w:val="005D3A76"/>
    <w:rsid w:val="005D427B"/>
    <w:rsid w:val="005D5FDD"/>
    <w:rsid w:val="005D634E"/>
    <w:rsid w:val="005D78AB"/>
    <w:rsid w:val="005D7B71"/>
    <w:rsid w:val="005E01A2"/>
    <w:rsid w:val="005E0C69"/>
    <w:rsid w:val="005E0D3C"/>
    <w:rsid w:val="005E212A"/>
    <w:rsid w:val="005E35EC"/>
    <w:rsid w:val="005E3D78"/>
    <w:rsid w:val="005E52C4"/>
    <w:rsid w:val="005F0072"/>
    <w:rsid w:val="005F0412"/>
    <w:rsid w:val="005F09CA"/>
    <w:rsid w:val="005F0B2E"/>
    <w:rsid w:val="005F3339"/>
    <w:rsid w:val="005F517D"/>
    <w:rsid w:val="005F5948"/>
    <w:rsid w:val="005F5D49"/>
    <w:rsid w:val="005F64A3"/>
    <w:rsid w:val="005F6902"/>
    <w:rsid w:val="005F6F3A"/>
    <w:rsid w:val="00600366"/>
    <w:rsid w:val="00600E26"/>
    <w:rsid w:val="00601128"/>
    <w:rsid w:val="00601926"/>
    <w:rsid w:val="00602CBD"/>
    <w:rsid w:val="00604470"/>
    <w:rsid w:val="00605876"/>
    <w:rsid w:val="00606491"/>
    <w:rsid w:val="00607CB5"/>
    <w:rsid w:val="00610032"/>
    <w:rsid w:val="00610694"/>
    <w:rsid w:val="00610BF4"/>
    <w:rsid w:val="00610E43"/>
    <w:rsid w:val="00611EEB"/>
    <w:rsid w:val="00611FE9"/>
    <w:rsid w:val="00612824"/>
    <w:rsid w:val="006149BD"/>
    <w:rsid w:val="00614A87"/>
    <w:rsid w:val="0061572B"/>
    <w:rsid w:val="006164F1"/>
    <w:rsid w:val="006166E8"/>
    <w:rsid w:val="00616859"/>
    <w:rsid w:val="00616A68"/>
    <w:rsid w:val="00617BFC"/>
    <w:rsid w:val="00620D03"/>
    <w:rsid w:val="00620E06"/>
    <w:rsid w:val="00621852"/>
    <w:rsid w:val="006235F8"/>
    <w:rsid w:val="0062396B"/>
    <w:rsid w:val="00624884"/>
    <w:rsid w:val="006256EE"/>
    <w:rsid w:val="006263AC"/>
    <w:rsid w:val="00626820"/>
    <w:rsid w:val="00627ED9"/>
    <w:rsid w:val="00632990"/>
    <w:rsid w:val="0063395A"/>
    <w:rsid w:val="00633E28"/>
    <w:rsid w:val="00633E91"/>
    <w:rsid w:val="00636256"/>
    <w:rsid w:val="00640468"/>
    <w:rsid w:val="006410D9"/>
    <w:rsid w:val="00641998"/>
    <w:rsid w:val="00642759"/>
    <w:rsid w:val="00642948"/>
    <w:rsid w:val="00642F48"/>
    <w:rsid w:val="00644C16"/>
    <w:rsid w:val="00646E8D"/>
    <w:rsid w:val="00646F44"/>
    <w:rsid w:val="0064798C"/>
    <w:rsid w:val="006504AD"/>
    <w:rsid w:val="00650DC1"/>
    <w:rsid w:val="00653C21"/>
    <w:rsid w:val="00653FE3"/>
    <w:rsid w:val="00654BE5"/>
    <w:rsid w:val="00655589"/>
    <w:rsid w:val="00655B41"/>
    <w:rsid w:val="0065604E"/>
    <w:rsid w:val="00657AD0"/>
    <w:rsid w:val="00657BEC"/>
    <w:rsid w:val="00657EAC"/>
    <w:rsid w:val="006601A4"/>
    <w:rsid w:val="006604F6"/>
    <w:rsid w:val="00660A64"/>
    <w:rsid w:val="00660CDE"/>
    <w:rsid w:val="00661274"/>
    <w:rsid w:val="0066255C"/>
    <w:rsid w:val="006638A7"/>
    <w:rsid w:val="00663D90"/>
    <w:rsid w:val="006662F3"/>
    <w:rsid w:val="00667270"/>
    <w:rsid w:val="006672B5"/>
    <w:rsid w:val="00667B90"/>
    <w:rsid w:val="00670169"/>
    <w:rsid w:val="00670FAF"/>
    <w:rsid w:val="0067128D"/>
    <w:rsid w:val="006717F8"/>
    <w:rsid w:val="006727F1"/>
    <w:rsid w:val="006733DB"/>
    <w:rsid w:val="006734FC"/>
    <w:rsid w:val="00673600"/>
    <w:rsid w:val="00673BC8"/>
    <w:rsid w:val="00673E45"/>
    <w:rsid w:val="00674A7A"/>
    <w:rsid w:val="0067571E"/>
    <w:rsid w:val="00676297"/>
    <w:rsid w:val="00676418"/>
    <w:rsid w:val="006767A8"/>
    <w:rsid w:val="0067687F"/>
    <w:rsid w:val="006769EF"/>
    <w:rsid w:val="00680068"/>
    <w:rsid w:val="006802E1"/>
    <w:rsid w:val="00681AED"/>
    <w:rsid w:val="00682FFF"/>
    <w:rsid w:val="00683550"/>
    <w:rsid w:val="0068358A"/>
    <w:rsid w:val="00683BED"/>
    <w:rsid w:val="0068556E"/>
    <w:rsid w:val="00686230"/>
    <w:rsid w:val="0068765A"/>
    <w:rsid w:val="00687CB2"/>
    <w:rsid w:val="00690845"/>
    <w:rsid w:val="00691FD4"/>
    <w:rsid w:val="006922EA"/>
    <w:rsid w:val="00692CF1"/>
    <w:rsid w:val="0069308F"/>
    <w:rsid w:val="00693C74"/>
    <w:rsid w:val="00694223"/>
    <w:rsid w:val="006948EB"/>
    <w:rsid w:val="006967CB"/>
    <w:rsid w:val="006979A2"/>
    <w:rsid w:val="006A000C"/>
    <w:rsid w:val="006A06DB"/>
    <w:rsid w:val="006A171E"/>
    <w:rsid w:val="006A1E61"/>
    <w:rsid w:val="006A2B71"/>
    <w:rsid w:val="006A3C1B"/>
    <w:rsid w:val="006A4535"/>
    <w:rsid w:val="006A4A1D"/>
    <w:rsid w:val="006A4A91"/>
    <w:rsid w:val="006A7232"/>
    <w:rsid w:val="006A7BFE"/>
    <w:rsid w:val="006A7C5F"/>
    <w:rsid w:val="006B0178"/>
    <w:rsid w:val="006B0A42"/>
    <w:rsid w:val="006B2D5C"/>
    <w:rsid w:val="006B3272"/>
    <w:rsid w:val="006B398A"/>
    <w:rsid w:val="006B3E0C"/>
    <w:rsid w:val="006B43E1"/>
    <w:rsid w:val="006B47DD"/>
    <w:rsid w:val="006B563F"/>
    <w:rsid w:val="006B5833"/>
    <w:rsid w:val="006B5895"/>
    <w:rsid w:val="006B653F"/>
    <w:rsid w:val="006B654E"/>
    <w:rsid w:val="006B6E04"/>
    <w:rsid w:val="006B731F"/>
    <w:rsid w:val="006C2F8D"/>
    <w:rsid w:val="006C2FA9"/>
    <w:rsid w:val="006C343F"/>
    <w:rsid w:val="006C35DB"/>
    <w:rsid w:val="006C3FA1"/>
    <w:rsid w:val="006C7DEF"/>
    <w:rsid w:val="006D204A"/>
    <w:rsid w:val="006D2F28"/>
    <w:rsid w:val="006D3089"/>
    <w:rsid w:val="006D3D00"/>
    <w:rsid w:val="006D3F07"/>
    <w:rsid w:val="006D3F73"/>
    <w:rsid w:val="006D4FA1"/>
    <w:rsid w:val="006D4FF8"/>
    <w:rsid w:val="006D63FC"/>
    <w:rsid w:val="006D6DDA"/>
    <w:rsid w:val="006D7DF5"/>
    <w:rsid w:val="006E0210"/>
    <w:rsid w:val="006E05B5"/>
    <w:rsid w:val="006E0A7C"/>
    <w:rsid w:val="006E0B3B"/>
    <w:rsid w:val="006E14FB"/>
    <w:rsid w:val="006E2F82"/>
    <w:rsid w:val="006E4569"/>
    <w:rsid w:val="006E4A8D"/>
    <w:rsid w:val="006E6F32"/>
    <w:rsid w:val="006E73A0"/>
    <w:rsid w:val="006E789D"/>
    <w:rsid w:val="006F1B15"/>
    <w:rsid w:val="006F1EDF"/>
    <w:rsid w:val="006F4B6F"/>
    <w:rsid w:val="006F4FE5"/>
    <w:rsid w:val="006F5965"/>
    <w:rsid w:val="006F5A4C"/>
    <w:rsid w:val="006F6321"/>
    <w:rsid w:val="006F7390"/>
    <w:rsid w:val="00700072"/>
    <w:rsid w:val="00701A64"/>
    <w:rsid w:val="007033A8"/>
    <w:rsid w:val="0070412E"/>
    <w:rsid w:val="00704BC1"/>
    <w:rsid w:val="00704F07"/>
    <w:rsid w:val="00704FF4"/>
    <w:rsid w:val="0070535B"/>
    <w:rsid w:val="00706B7C"/>
    <w:rsid w:val="00710F6D"/>
    <w:rsid w:val="00712A68"/>
    <w:rsid w:val="007145FB"/>
    <w:rsid w:val="00714C42"/>
    <w:rsid w:val="00715EBB"/>
    <w:rsid w:val="00720465"/>
    <w:rsid w:val="00722B03"/>
    <w:rsid w:val="00723E5F"/>
    <w:rsid w:val="00723F37"/>
    <w:rsid w:val="00724D90"/>
    <w:rsid w:val="00726B99"/>
    <w:rsid w:val="0072746C"/>
    <w:rsid w:val="007279F9"/>
    <w:rsid w:val="0073007F"/>
    <w:rsid w:val="00730C02"/>
    <w:rsid w:val="007329BC"/>
    <w:rsid w:val="00732E59"/>
    <w:rsid w:val="00733916"/>
    <w:rsid w:val="007340E5"/>
    <w:rsid w:val="00735740"/>
    <w:rsid w:val="007369AA"/>
    <w:rsid w:val="0074006C"/>
    <w:rsid w:val="007400EB"/>
    <w:rsid w:val="00743018"/>
    <w:rsid w:val="00743C87"/>
    <w:rsid w:val="00745ABC"/>
    <w:rsid w:val="00746303"/>
    <w:rsid w:val="00746FF0"/>
    <w:rsid w:val="00747ABA"/>
    <w:rsid w:val="0075100C"/>
    <w:rsid w:val="00751EFA"/>
    <w:rsid w:val="00753679"/>
    <w:rsid w:val="007562D2"/>
    <w:rsid w:val="00757E29"/>
    <w:rsid w:val="007623B1"/>
    <w:rsid w:val="00764031"/>
    <w:rsid w:val="00765103"/>
    <w:rsid w:val="0076570A"/>
    <w:rsid w:val="00765DCE"/>
    <w:rsid w:val="0076637C"/>
    <w:rsid w:val="007672AE"/>
    <w:rsid w:val="00770C60"/>
    <w:rsid w:val="0077185D"/>
    <w:rsid w:val="007722B1"/>
    <w:rsid w:val="00773576"/>
    <w:rsid w:val="00773B75"/>
    <w:rsid w:val="00774DA2"/>
    <w:rsid w:val="00774DCA"/>
    <w:rsid w:val="00775199"/>
    <w:rsid w:val="007762B2"/>
    <w:rsid w:val="007765D0"/>
    <w:rsid w:val="007802B8"/>
    <w:rsid w:val="007807FD"/>
    <w:rsid w:val="00780BBF"/>
    <w:rsid w:val="00782E16"/>
    <w:rsid w:val="00783261"/>
    <w:rsid w:val="007844C0"/>
    <w:rsid w:val="00785741"/>
    <w:rsid w:val="0078587B"/>
    <w:rsid w:val="00787C3D"/>
    <w:rsid w:val="007907B4"/>
    <w:rsid w:val="00790A2F"/>
    <w:rsid w:val="007910D7"/>
    <w:rsid w:val="00791578"/>
    <w:rsid w:val="0079266A"/>
    <w:rsid w:val="007929B4"/>
    <w:rsid w:val="00793C38"/>
    <w:rsid w:val="0079422B"/>
    <w:rsid w:val="00794B8E"/>
    <w:rsid w:val="00797A47"/>
    <w:rsid w:val="007A04CC"/>
    <w:rsid w:val="007A07A1"/>
    <w:rsid w:val="007A0D91"/>
    <w:rsid w:val="007A1086"/>
    <w:rsid w:val="007A1766"/>
    <w:rsid w:val="007A43CA"/>
    <w:rsid w:val="007A468D"/>
    <w:rsid w:val="007A4752"/>
    <w:rsid w:val="007A5FDB"/>
    <w:rsid w:val="007A6D8B"/>
    <w:rsid w:val="007A7230"/>
    <w:rsid w:val="007A74F8"/>
    <w:rsid w:val="007B04DF"/>
    <w:rsid w:val="007B1AA3"/>
    <w:rsid w:val="007B1DB6"/>
    <w:rsid w:val="007B3264"/>
    <w:rsid w:val="007B3983"/>
    <w:rsid w:val="007B3AFC"/>
    <w:rsid w:val="007B47E9"/>
    <w:rsid w:val="007B677E"/>
    <w:rsid w:val="007B7F47"/>
    <w:rsid w:val="007C02AC"/>
    <w:rsid w:val="007C1765"/>
    <w:rsid w:val="007C275E"/>
    <w:rsid w:val="007C2DB2"/>
    <w:rsid w:val="007C2E97"/>
    <w:rsid w:val="007C3FCA"/>
    <w:rsid w:val="007C4656"/>
    <w:rsid w:val="007C4B3F"/>
    <w:rsid w:val="007C4DCC"/>
    <w:rsid w:val="007C5554"/>
    <w:rsid w:val="007C59CD"/>
    <w:rsid w:val="007C60D3"/>
    <w:rsid w:val="007C6FE4"/>
    <w:rsid w:val="007C757E"/>
    <w:rsid w:val="007C77C5"/>
    <w:rsid w:val="007C7B0B"/>
    <w:rsid w:val="007D0703"/>
    <w:rsid w:val="007D16AB"/>
    <w:rsid w:val="007D210E"/>
    <w:rsid w:val="007D2272"/>
    <w:rsid w:val="007D23C0"/>
    <w:rsid w:val="007D29CB"/>
    <w:rsid w:val="007D2C1D"/>
    <w:rsid w:val="007D30B2"/>
    <w:rsid w:val="007D3870"/>
    <w:rsid w:val="007D4225"/>
    <w:rsid w:val="007D505D"/>
    <w:rsid w:val="007D5472"/>
    <w:rsid w:val="007D5F91"/>
    <w:rsid w:val="007D640C"/>
    <w:rsid w:val="007D7CA7"/>
    <w:rsid w:val="007D7E02"/>
    <w:rsid w:val="007E1E81"/>
    <w:rsid w:val="007E4319"/>
    <w:rsid w:val="007E4672"/>
    <w:rsid w:val="007E497A"/>
    <w:rsid w:val="007E49A3"/>
    <w:rsid w:val="007E512D"/>
    <w:rsid w:val="007E5435"/>
    <w:rsid w:val="007E5F0A"/>
    <w:rsid w:val="007E6A48"/>
    <w:rsid w:val="007F001D"/>
    <w:rsid w:val="007F07DF"/>
    <w:rsid w:val="007F147A"/>
    <w:rsid w:val="007F2A8C"/>
    <w:rsid w:val="007F3A06"/>
    <w:rsid w:val="007F4624"/>
    <w:rsid w:val="007F75F2"/>
    <w:rsid w:val="007F79A9"/>
    <w:rsid w:val="007F7AE0"/>
    <w:rsid w:val="00800E45"/>
    <w:rsid w:val="00803EAB"/>
    <w:rsid w:val="008051E5"/>
    <w:rsid w:val="008052FE"/>
    <w:rsid w:val="00807018"/>
    <w:rsid w:val="008072A8"/>
    <w:rsid w:val="00811081"/>
    <w:rsid w:val="00811D7F"/>
    <w:rsid w:val="00812167"/>
    <w:rsid w:val="008124E6"/>
    <w:rsid w:val="00812B8A"/>
    <w:rsid w:val="0081302E"/>
    <w:rsid w:val="008139D0"/>
    <w:rsid w:val="0081403E"/>
    <w:rsid w:val="00815095"/>
    <w:rsid w:val="00815173"/>
    <w:rsid w:val="00815EFC"/>
    <w:rsid w:val="008173BF"/>
    <w:rsid w:val="00820614"/>
    <w:rsid w:val="008235F2"/>
    <w:rsid w:val="00823887"/>
    <w:rsid w:val="00824729"/>
    <w:rsid w:val="00824DD7"/>
    <w:rsid w:val="008254F1"/>
    <w:rsid w:val="00825EDF"/>
    <w:rsid w:val="008267B6"/>
    <w:rsid w:val="008267E3"/>
    <w:rsid w:val="008269A7"/>
    <w:rsid w:val="00827893"/>
    <w:rsid w:val="00827D30"/>
    <w:rsid w:val="00830295"/>
    <w:rsid w:val="0083140A"/>
    <w:rsid w:val="0083156A"/>
    <w:rsid w:val="00831A2F"/>
    <w:rsid w:val="00832664"/>
    <w:rsid w:val="00833B41"/>
    <w:rsid w:val="00833B59"/>
    <w:rsid w:val="00833BEA"/>
    <w:rsid w:val="00833E0B"/>
    <w:rsid w:val="00833FB6"/>
    <w:rsid w:val="0083577B"/>
    <w:rsid w:val="008418DD"/>
    <w:rsid w:val="00841CFF"/>
    <w:rsid w:val="00842137"/>
    <w:rsid w:val="008426A6"/>
    <w:rsid w:val="00842B58"/>
    <w:rsid w:val="00842B68"/>
    <w:rsid w:val="0084358C"/>
    <w:rsid w:val="00843CF2"/>
    <w:rsid w:val="00843E3D"/>
    <w:rsid w:val="00845E48"/>
    <w:rsid w:val="00845F52"/>
    <w:rsid w:val="00846055"/>
    <w:rsid w:val="00847487"/>
    <w:rsid w:val="008475EC"/>
    <w:rsid w:val="00852A2E"/>
    <w:rsid w:val="008542A7"/>
    <w:rsid w:val="00854BB8"/>
    <w:rsid w:val="008562AB"/>
    <w:rsid w:val="00856BD7"/>
    <w:rsid w:val="00856D5F"/>
    <w:rsid w:val="008602BD"/>
    <w:rsid w:val="00860EB6"/>
    <w:rsid w:val="0086150F"/>
    <w:rsid w:val="008615FA"/>
    <w:rsid w:val="008617E4"/>
    <w:rsid w:val="00862E31"/>
    <w:rsid w:val="00862FD6"/>
    <w:rsid w:val="008633F5"/>
    <w:rsid w:val="008644EB"/>
    <w:rsid w:val="00866539"/>
    <w:rsid w:val="00870F3B"/>
    <w:rsid w:val="0087104B"/>
    <w:rsid w:val="00872162"/>
    <w:rsid w:val="0087288F"/>
    <w:rsid w:val="0087403D"/>
    <w:rsid w:val="00875470"/>
    <w:rsid w:val="00877013"/>
    <w:rsid w:val="00877762"/>
    <w:rsid w:val="0087797A"/>
    <w:rsid w:val="008801BE"/>
    <w:rsid w:val="008803F9"/>
    <w:rsid w:val="00880DD9"/>
    <w:rsid w:val="008817E8"/>
    <w:rsid w:val="00881B52"/>
    <w:rsid w:val="00882252"/>
    <w:rsid w:val="008832CB"/>
    <w:rsid w:val="008836B9"/>
    <w:rsid w:val="00884F4C"/>
    <w:rsid w:val="0088523F"/>
    <w:rsid w:val="00885364"/>
    <w:rsid w:val="0088554B"/>
    <w:rsid w:val="008855F2"/>
    <w:rsid w:val="00885C5D"/>
    <w:rsid w:val="00885CD6"/>
    <w:rsid w:val="0088603D"/>
    <w:rsid w:val="008861B5"/>
    <w:rsid w:val="00886CA8"/>
    <w:rsid w:val="00886EE9"/>
    <w:rsid w:val="00890833"/>
    <w:rsid w:val="00891A6E"/>
    <w:rsid w:val="00892A93"/>
    <w:rsid w:val="0089541E"/>
    <w:rsid w:val="00896844"/>
    <w:rsid w:val="00896EE4"/>
    <w:rsid w:val="008A0409"/>
    <w:rsid w:val="008A0950"/>
    <w:rsid w:val="008A0A5E"/>
    <w:rsid w:val="008A0D1D"/>
    <w:rsid w:val="008A18A5"/>
    <w:rsid w:val="008A34DA"/>
    <w:rsid w:val="008A4803"/>
    <w:rsid w:val="008A4E98"/>
    <w:rsid w:val="008A506A"/>
    <w:rsid w:val="008A5293"/>
    <w:rsid w:val="008A7D98"/>
    <w:rsid w:val="008B0971"/>
    <w:rsid w:val="008B098B"/>
    <w:rsid w:val="008B1117"/>
    <w:rsid w:val="008B1536"/>
    <w:rsid w:val="008B1681"/>
    <w:rsid w:val="008B218A"/>
    <w:rsid w:val="008B2426"/>
    <w:rsid w:val="008B275B"/>
    <w:rsid w:val="008B2CBC"/>
    <w:rsid w:val="008B3087"/>
    <w:rsid w:val="008B3BC4"/>
    <w:rsid w:val="008B6161"/>
    <w:rsid w:val="008B6169"/>
    <w:rsid w:val="008B6748"/>
    <w:rsid w:val="008B69DA"/>
    <w:rsid w:val="008B7CC3"/>
    <w:rsid w:val="008C0B5E"/>
    <w:rsid w:val="008C12A4"/>
    <w:rsid w:val="008C1E7C"/>
    <w:rsid w:val="008C1F39"/>
    <w:rsid w:val="008C218D"/>
    <w:rsid w:val="008C2C14"/>
    <w:rsid w:val="008C5746"/>
    <w:rsid w:val="008C5E24"/>
    <w:rsid w:val="008C6948"/>
    <w:rsid w:val="008C78E1"/>
    <w:rsid w:val="008C7CB1"/>
    <w:rsid w:val="008D0389"/>
    <w:rsid w:val="008D0835"/>
    <w:rsid w:val="008D16D3"/>
    <w:rsid w:val="008D2E0A"/>
    <w:rsid w:val="008D47D6"/>
    <w:rsid w:val="008D4B67"/>
    <w:rsid w:val="008D5F55"/>
    <w:rsid w:val="008D662A"/>
    <w:rsid w:val="008E0501"/>
    <w:rsid w:val="008E15EB"/>
    <w:rsid w:val="008E17A5"/>
    <w:rsid w:val="008E431A"/>
    <w:rsid w:val="008E5354"/>
    <w:rsid w:val="008E5C3C"/>
    <w:rsid w:val="008E62EA"/>
    <w:rsid w:val="008E7256"/>
    <w:rsid w:val="008E765F"/>
    <w:rsid w:val="008F1077"/>
    <w:rsid w:val="008F3553"/>
    <w:rsid w:val="008F4142"/>
    <w:rsid w:val="008F78B0"/>
    <w:rsid w:val="008F7C99"/>
    <w:rsid w:val="008F7CE9"/>
    <w:rsid w:val="0090007B"/>
    <w:rsid w:val="00900651"/>
    <w:rsid w:val="00900CA3"/>
    <w:rsid w:val="0090128D"/>
    <w:rsid w:val="009016FF"/>
    <w:rsid w:val="0090237D"/>
    <w:rsid w:val="00903F9A"/>
    <w:rsid w:val="0090529A"/>
    <w:rsid w:val="009058A4"/>
    <w:rsid w:val="00905DF9"/>
    <w:rsid w:val="009061F9"/>
    <w:rsid w:val="00907E9C"/>
    <w:rsid w:val="00910614"/>
    <w:rsid w:val="009108E1"/>
    <w:rsid w:val="00910ADD"/>
    <w:rsid w:val="00910D54"/>
    <w:rsid w:val="00911BAE"/>
    <w:rsid w:val="009122FF"/>
    <w:rsid w:val="00912483"/>
    <w:rsid w:val="009126A4"/>
    <w:rsid w:val="00912FDB"/>
    <w:rsid w:val="00913113"/>
    <w:rsid w:val="00913AE4"/>
    <w:rsid w:val="00914CF7"/>
    <w:rsid w:val="0091773B"/>
    <w:rsid w:val="009177E3"/>
    <w:rsid w:val="009203C0"/>
    <w:rsid w:val="009206BB"/>
    <w:rsid w:val="00920ECE"/>
    <w:rsid w:val="00920FDF"/>
    <w:rsid w:val="009246E8"/>
    <w:rsid w:val="00924874"/>
    <w:rsid w:val="00924943"/>
    <w:rsid w:val="0092494D"/>
    <w:rsid w:val="00925E99"/>
    <w:rsid w:val="00927C0A"/>
    <w:rsid w:val="00930512"/>
    <w:rsid w:val="0093086A"/>
    <w:rsid w:val="00930CBA"/>
    <w:rsid w:val="00931CE2"/>
    <w:rsid w:val="00932607"/>
    <w:rsid w:val="00933498"/>
    <w:rsid w:val="00933D1A"/>
    <w:rsid w:val="00934F60"/>
    <w:rsid w:val="00935FF6"/>
    <w:rsid w:val="00937454"/>
    <w:rsid w:val="009420D7"/>
    <w:rsid w:val="0094240C"/>
    <w:rsid w:val="00942754"/>
    <w:rsid w:val="00942FFF"/>
    <w:rsid w:val="00943C94"/>
    <w:rsid w:val="00947550"/>
    <w:rsid w:val="00947A82"/>
    <w:rsid w:val="00947FA8"/>
    <w:rsid w:val="0095036C"/>
    <w:rsid w:val="00954C2C"/>
    <w:rsid w:val="00954FE3"/>
    <w:rsid w:val="009555A7"/>
    <w:rsid w:val="00955D36"/>
    <w:rsid w:val="00955D3F"/>
    <w:rsid w:val="0095623A"/>
    <w:rsid w:val="00956318"/>
    <w:rsid w:val="0095667D"/>
    <w:rsid w:val="00956994"/>
    <w:rsid w:val="00960ED6"/>
    <w:rsid w:val="0096100E"/>
    <w:rsid w:val="009628C9"/>
    <w:rsid w:val="00963428"/>
    <w:rsid w:val="00964309"/>
    <w:rsid w:val="0096441A"/>
    <w:rsid w:val="0096545D"/>
    <w:rsid w:val="009655D6"/>
    <w:rsid w:val="00965981"/>
    <w:rsid w:val="00965B42"/>
    <w:rsid w:val="00966303"/>
    <w:rsid w:val="009666CE"/>
    <w:rsid w:val="00972027"/>
    <w:rsid w:val="00972277"/>
    <w:rsid w:val="009722AE"/>
    <w:rsid w:val="00972475"/>
    <w:rsid w:val="009726EA"/>
    <w:rsid w:val="00972CBC"/>
    <w:rsid w:val="00974233"/>
    <w:rsid w:val="0097435E"/>
    <w:rsid w:val="009752F7"/>
    <w:rsid w:val="0097545E"/>
    <w:rsid w:val="009755BC"/>
    <w:rsid w:val="00975B90"/>
    <w:rsid w:val="00977282"/>
    <w:rsid w:val="0097745F"/>
    <w:rsid w:val="009775DC"/>
    <w:rsid w:val="00977CCE"/>
    <w:rsid w:val="009811D6"/>
    <w:rsid w:val="009834CA"/>
    <w:rsid w:val="00983F89"/>
    <w:rsid w:val="00984AAB"/>
    <w:rsid w:val="00985905"/>
    <w:rsid w:val="00986189"/>
    <w:rsid w:val="00990709"/>
    <w:rsid w:val="00991119"/>
    <w:rsid w:val="009926C4"/>
    <w:rsid w:val="00992DE0"/>
    <w:rsid w:val="0099477B"/>
    <w:rsid w:val="00994B7B"/>
    <w:rsid w:val="009A015D"/>
    <w:rsid w:val="009A1B00"/>
    <w:rsid w:val="009A2558"/>
    <w:rsid w:val="009A296B"/>
    <w:rsid w:val="009A29F6"/>
    <w:rsid w:val="009A3C04"/>
    <w:rsid w:val="009A3DE8"/>
    <w:rsid w:val="009A44BC"/>
    <w:rsid w:val="009A49AE"/>
    <w:rsid w:val="009A4E9B"/>
    <w:rsid w:val="009A568E"/>
    <w:rsid w:val="009A7976"/>
    <w:rsid w:val="009B00C4"/>
    <w:rsid w:val="009B02CC"/>
    <w:rsid w:val="009B27EA"/>
    <w:rsid w:val="009B28BA"/>
    <w:rsid w:val="009B34D8"/>
    <w:rsid w:val="009B384A"/>
    <w:rsid w:val="009B4DCD"/>
    <w:rsid w:val="009B5853"/>
    <w:rsid w:val="009B6718"/>
    <w:rsid w:val="009B7286"/>
    <w:rsid w:val="009B74F6"/>
    <w:rsid w:val="009C031C"/>
    <w:rsid w:val="009C0846"/>
    <w:rsid w:val="009C3A02"/>
    <w:rsid w:val="009C3FE5"/>
    <w:rsid w:val="009C49C9"/>
    <w:rsid w:val="009C78F9"/>
    <w:rsid w:val="009C7D4A"/>
    <w:rsid w:val="009D03C3"/>
    <w:rsid w:val="009D5AA7"/>
    <w:rsid w:val="009D61BE"/>
    <w:rsid w:val="009D6E93"/>
    <w:rsid w:val="009D7BBB"/>
    <w:rsid w:val="009E0078"/>
    <w:rsid w:val="009E0B0B"/>
    <w:rsid w:val="009E0F54"/>
    <w:rsid w:val="009E219F"/>
    <w:rsid w:val="009E2957"/>
    <w:rsid w:val="009E3248"/>
    <w:rsid w:val="009E328D"/>
    <w:rsid w:val="009E472C"/>
    <w:rsid w:val="009E4C5E"/>
    <w:rsid w:val="009E538D"/>
    <w:rsid w:val="009E54EE"/>
    <w:rsid w:val="009E5C2F"/>
    <w:rsid w:val="009E621A"/>
    <w:rsid w:val="009E6529"/>
    <w:rsid w:val="009E68F6"/>
    <w:rsid w:val="009E7AC4"/>
    <w:rsid w:val="009E7C16"/>
    <w:rsid w:val="009F01E8"/>
    <w:rsid w:val="009F1ABC"/>
    <w:rsid w:val="009F2754"/>
    <w:rsid w:val="009F296B"/>
    <w:rsid w:val="009F3532"/>
    <w:rsid w:val="009F40DA"/>
    <w:rsid w:val="009F4441"/>
    <w:rsid w:val="009F497E"/>
    <w:rsid w:val="009F591E"/>
    <w:rsid w:val="009F701C"/>
    <w:rsid w:val="009F726F"/>
    <w:rsid w:val="00A00220"/>
    <w:rsid w:val="00A0126D"/>
    <w:rsid w:val="00A01C29"/>
    <w:rsid w:val="00A01E6C"/>
    <w:rsid w:val="00A02A5D"/>
    <w:rsid w:val="00A07BEE"/>
    <w:rsid w:val="00A102B7"/>
    <w:rsid w:val="00A10655"/>
    <w:rsid w:val="00A11D41"/>
    <w:rsid w:val="00A12F8A"/>
    <w:rsid w:val="00A145BD"/>
    <w:rsid w:val="00A15279"/>
    <w:rsid w:val="00A15D75"/>
    <w:rsid w:val="00A160D2"/>
    <w:rsid w:val="00A23178"/>
    <w:rsid w:val="00A2380B"/>
    <w:rsid w:val="00A2405B"/>
    <w:rsid w:val="00A244B6"/>
    <w:rsid w:val="00A25D10"/>
    <w:rsid w:val="00A26962"/>
    <w:rsid w:val="00A26A1C"/>
    <w:rsid w:val="00A301A2"/>
    <w:rsid w:val="00A30F20"/>
    <w:rsid w:val="00A315F9"/>
    <w:rsid w:val="00A333A2"/>
    <w:rsid w:val="00A34705"/>
    <w:rsid w:val="00A35A33"/>
    <w:rsid w:val="00A360C8"/>
    <w:rsid w:val="00A41FCF"/>
    <w:rsid w:val="00A4280D"/>
    <w:rsid w:val="00A42890"/>
    <w:rsid w:val="00A44411"/>
    <w:rsid w:val="00A444A8"/>
    <w:rsid w:val="00A462C0"/>
    <w:rsid w:val="00A465E1"/>
    <w:rsid w:val="00A47057"/>
    <w:rsid w:val="00A47216"/>
    <w:rsid w:val="00A47C6B"/>
    <w:rsid w:val="00A52908"/>
    <w:rsid w:val="00A54007"/>
    <w:rsid w:val="00A54329"/>
    <w:rsid w:val="00A54A46"/>
    <w:rsid w:val="00A56144"/>
    <w:rsid w:val="00A561C3"/>
    <w:rsid w:val="00A564E7"/>
    <w:rsid w:val="00A575F8"/>
    <w:rsid w:val="00A57852"/>
    <w:rsid w:val="00A61364"/>
    <w:rsid w:val="00A62DC3"/>
    <w:rsid w:val="00A630C9"/>
    <w:rsid w:val="00A63100"/>
    <w:rsid w:val="00A63641"/>
    <w:rsid w:val="00A64BFA"/>
    <w:rsid w:val="00A65291"/>
    <w:rsid w:val="00A6559C"/>
    <w:rsid w:val="00A66334"/>
    <w:rsid w:val="00A66B1D"/>
    <w:rsid w:val="00A675AD"/>
    <w:rsid w:val="00A71C2E"/>
    <w:rsid w:val="00A74772"/>
    <w:rsid w:val="00A74B0E"/>
    <w:rsid w:val="00A7679C"/>
    <w:rsid w:val="00A769BF"/>
    <w:rsid w:val="00A77077"/>
    <w:rsid w:val="00A77FB0"/>
    <w:rsid w:val="00A80CC9"/>
    <w:rsid w:val="00A80E80"/>
    <w:rsid w:val="00A82B6D"/>
    <w:rsid w:val="00A82FA6"/>
    <w:rsid w:val="00A83D69"/>
    <w:rsid w:val="00A8441F"/>
    <w:rsid w:val="00A848A7"/>
    <w:rsid w:val="00A86039"/>
    <w:rsid w:val="00A87BBF"/>
    <w:rsid w:val="00A9016D"/>
    <w:rsid w:val="00A9162F"/>
    <w:rsid w:val="00A93492"/>
    <w:rsid w:val="00A94185"/>
    <w:rsid w:val="00A95406"/>
    <w:rsid w:val="00A9555C"/>
    <w:rsid w:val="00A966B2"/>
    <w:rsid w:val="00A96B7C"/>
    <w:rsid w:val="00AA0377"/>
    <w:rsid w:val="00AA0C6F"/>
    <w:rsid w:val="00AA0EAD"/>
    <w:rsid w:val="00AA2A6E"/>
    <w:rsid w:val="00AA43D8"/>
    <w:rsid w:val="00AA520F"/>
    <w:rsid w:val="00AA5F44"/>
    <w:rsid w:val="00AA6427"/>
    <w:rsid w:val="00AA6999"/>
    <w:rsid w:val="00AB12AB"/>
    <w:rsid w:val="00AB31D2"/>
    <w:rsid w:val="00AB4A7F"/>
    <w:rsid w:val="00AB5D82"/>
    <w:rsid w:val="00AB5E33"/>
    <w:rsid w:val="00AB65AA"/>
    <w:rsid w:val="00AB794C"/>
    <w:rsid w:val="00AB7996"/>
    <w:rsid w:val="00AC0C36"/>
    <w:rsid w:val="00AC16E6"/>
    <w:rsid w:val="00AC291C"/>
    <w:rsid w:val="00AC50C2"/>
    <w:rsid w:val="00AC5DA2"/>
    <w:rsid w:val="00AC6DAC"/>
    <w:rsid w:val="00AC74BC"/>
    <w:rsid w:val="00AC7771"/>
    <w:rsid w:val="00AD03AC"/>
    <w:rsid w:val="00AD0C13"/>
    <w:rsid w:val="00AD195D"/>
    <w:rsid w:val="00AD1B23"/>
    <w:rsid w:val="00AD2212"/>
    <w:rsid w:val="00AD2523"/>
    <w:rsid w:val="00AD2641"/>
    <w:rsid w:val="00AD4ECB"/>
    <w:rsid w:val="00AD54EB"/>
    <w:rsid w:val="00AD67F5"/>
    <w:rsid w:val="00AD6B05"/>
    <w:rsid w:val="00AD7CA2"/>
    <w:rsid w:val="00AE1961"/>
    <w:rsid w:val="00AE32CA"/>
    <w:rsid w:val="00AE3514"/>
    <w:rsid w:val="00AE3FFB"/>
    <w:rsid w:val="00AE4463"/>
    <w:rsid w:val="00AE5909"/>
    <w:rsid w:val="00AE5D73"/>
    <w:rsid w:val="00AE642F"/>
    <w:rsid w:val="00AE7396"/>
    <w:rsid w:val="00AE7F4E"/>
    <w:rsid w:val="00AF1674"/>
    <w:rsid w:val="00AF26D0"/>
    <w:rsid w:val="00AF34B9"/>
    <w:rsid w:val="00AF49A2"/>
    <w:rsid w:val="00AF4C2D"/>
    <w:rsid w:val="00AF537D"/>
    <w:rsid w:val="00AF66C9"/>
    <w:rsid w:val="00AF78A6"/>
    <w:rsid w:val="00B006A9"/>
    <w:rsid w:val="00B00ED2"/>
    <w:rsid w:val="00B01542"/>
    <w:rsid w:val="00B01C70"/>
    <w:rsid w:val="00B01F09"/>
    <w:rsid w:val="00B026BF"/>
    <w:rsid w:val="00B03EDB"/>
    <w:rsid w:val="00B0437D"/>
    <w:rsid w:val="00B04B58"/>
    <w:rsid w:val="00B04C9E"/>
    <w:rsid w:val="00B0672A"/>
    <w:rsid w:val="00B06777"/>
    <w:rsid w:val="00B06F15"/>
    <w:rsid w:val="00B07CC0"/>
    <w:rsid w:val="00B101D2"/>
    <w:rsid w:val="00B102E1"/>
    <w:rsid w:val="00B1064C"/>
    <w:rsid w:val="00B1103F"/>
    <w:rsid w:val="00B115EB"/>
    <w:rsid w:val="00B1200A"/>
    <w:rsid w:val="00B12155"/>
    <w:rsid w:val="00B14CFC"/>
    <w:rsid w:val="00B17EF6"/>
    <w:rsid w:val="00B20C72"/>
    <w:rsid w:val="00B22288"/>
    <w:rsid w:val="00B2330B"/>
    <w:rsid w:val="00B249B5"/>
    <w:rsid w:val="00B24D5B"/>
    <w:rsid w:val="00B251BC"/>
    <w:rsid w:val="00B30137"/>
    <w:rsid w:val="00B308AF"/>
    <w:rsid w:val="00B30904"/>
    <w:rsid w:val="00B30F3A"/>
    <w:rsid w:val="00B32CD8"/>
    <w:rsid w:val="00B331B5"/>
    <w:rsid w:val="00B33326"/>
    <w:rsid w:val="00B33533"/>
    <w:rsid w:val="00B33C5D"/>
    <w:rsid w:val="00B34839"/>
    <w:rsid w:val="00B34AD4"/>
    <w:rsid w:val="00B36622"/>
    <w:rsid w:val="00B36CD1"/>
    <w:rsid w:val="00B36D39"/>
    <w:rsid w:val="00B37234"/>
    <w:rsid w:val="00B3799B"/>
    <w:rsid w:val="00B408C9"/>
    <w:rsid w:val="00B4372C"/>
    <w:rsid w:val="00B46A73"/>
    <w:rsid w:val="00B46BA8"/>
    <w:rsid w:val="00B47591"/>
    <w:rsid w:val="00B501F6"/>
    <w:rsid w:val="00B51956"/>
    <w:rsid w:val="00B54878"/>
    <w:rsid w:val="00B54A5B"/>
    <w:rsid w:val="00B551B9"/>
    <w:rsid w:val="00B56D7B"/>
    <w:rsid w:val="00B56F7B"/>
    <w:rsid w:val="00B6044D"/>
    <w:rsid w:val="00B6058D"/>
    <w:rsid w:val="00B62218"/>
    <w:rsid w:val="00B62318"/>
    <w:rsid w:val="00B6238A"/>
    <w:rsid w:val="00B65610"/>
    <w:rsid w:val="00B65C8E"/>
    <w:rsid w:val="00B65F89"/>
    <w:rsid w:val="00B666C0"/>
    <w:rsid w:val="00B67E66"/>
    <w:rsid w:val="00B72504"/>
    <w:rsid w:val="00B73698"/>
    <w:rsid w:val="00B772DB"/>
    <w:rsid w:val="00B77813"/>
    <w:rsid w:val="00B80BC0"/>
    <w:rsid w:val="00B81805"/>
    <w:rsid w:val="00B82403"/>
    <w:rsid w:val="00B82AAA"/>
    <w:rsid w:val="00B83AC3"/>
    <w:rsid w:val="00B8401A"/>
    <w:rsid w:val="00B841A3"/>
    <w:rsid w:val="00B84C49"/>
    <w:rsid w:val="00B85EE8"/>
    <w:rsid w:val="00B86ED1"/>
    <w:rsid w:val="00B87C12"/>
    <w:rsid w:val="00B903C8"/>
    <w:rsid w:val="00B92D8C"/>
    <w:rsid w:val="00B94EE3"/>
    <w:rsid w:val="00B966D4"/>
    <w:rsid w:val="00BA2A7E"/>
    <w:rsid w:val="00BA2E1A"/>
    <w:rsid w:val="00BA6704"/>
    <w:rsid w:val="00BA7944"/>
    <w:rsid w:val="00BA7D3F"/>
    <w:rsid w:val="00BB0041"/>
    <w:rsid w:val="00BB05CB"/>
    <w:rsid w:val="00BB064A"/>
    <w:rsid w:val="00BB22ED"/>
    <w:rsid w:val="00BB2F20"/>
    <w:rsid w:val="00BB416A"/>
    <w:rsid w:val="00BB4CFC"/>
    <w:rsid w:val="00BB7666"/>
    <w:rsid w:val="00BB7E01"/>
    <w:rsid w:val="00BC1D9C"/>
    <w:rsid w:val="00BC2981"/>
    <w:rsid w:val="00BC2E8B"/>
    <w:rsid w:val="00BC3182"/>
    <w:rsid w:val="00BC3199"/>
    <w:rsid w:val="00BC32B9"/>
    <w:rsid w:val="00BC3CA3"/>
    <w:rsid w:val="00BC43FD"/>
    <w:rsid w:val="00BC4E91"/>
    <w:rsid w:val="00BC50A5"/>
    <w:rsid w:val="00BC5A3B"/>
    <w:rsid w:val="00BC6F02"/>
    <w:rsid w:val="00BC6F66"/>
    <w:rsid w:val="00BD0560"/>
    <w:rsid w:val="00BD20BA"/>
    <w:rsid w:val="00BD3259"/>
    <w:rsid w:val="00BD3FD7"/>
    <w:rsid w:val="00BD40CA"/>
    <w:rsid w:val="00BD73CC"/>
    <w:rsid w:val="00BD785A"/>
    <w:rsid w:val="00BE08AF"/>
    <w:rsid w:val="00BE1A36"/>
    <w:rsid w:val="00BE1B63"/>
    <w:rsid w:val="00BE1B6A"/>
    <w:rsid w:val="00BE1E56"/>
    <w:rsid w:val="00BE1F70"/>
    <w:rsid w:val="00BE2959"/>
    <w:rsid w:val="00BE416A"/>
    <w:rsid w:val="00BE5E93"/>
    <w:rsid w:val="00BE5F5A"/>
    <w:rsid w:val="00BE6DD2"/>
    <w:rsid w:val="00BE7163"/>
    <w:rsid w:val="00BE74E7"/>
    <w:rsid w:val="00BF0B8C"/>
    <w:rsid w:val="00BF0F0C"/>
    <w:rsid w:val="00BF1513"/>
    <w:rsid w:val="00BF1A03"/>
    <w:rsid w:val="00BF297B"/>
    <w:rsid w:val="00BF578F"/>
    <w:rsid w:val="00BF6706"/>
    <w:rsid w:val="00BF6CF5"/>
    <w:rsid w:val="00BF728C"/>
    <w:rsid w:val="00C0123E"/>
    <w:rsid w:val="00C01644"/>
    <w:rsid w:val="00C01C84"/>
    <w:rsid w:val="00C025A5"/>
    <w:rsid w:val="00C025FE"/>
    <w:rsid w:val="00C03071"/>
    <w:rsid w:val="00C031CC"/>
    <w:rsid w:val="00C049CF"/>
    <w:rsid w:val="00C04A48"/>
    <w:rsid w:val="00C04CE3"/>
    <w:rsid w:val="00C04F2C"/>
    <w:rsid w:val="00C073FB"/>
    <w:rsid w:val="00C0747D"/>
    <w:rsid w:val="00C100E2"/>
    <w:rsid w:val="00C10526"/>
    <w:rsid w:val="00C11C3E"/>
    <w:rsid w:val="00C11C82"/>
    <w:rsid w:val="00C1265D"/>
    <w:rsid w:val="00C13237"/>
    <w:rsid w:val="00C1599E"/>
    <w:rsid w:val="00C15FD8"/>
    <w:rsid w:val="00C16988"/>
    <w:rsid w:val="00C21A0D"/>
    <w:rsid w:val="00C22045"/>
    <w:rsid w:val="00C226E6"/>
    <w:rsid w:val="00C25383"/>
    <w:rsid w:val="00C25488"/>
    <w:rsid w:val="00C26427"/>
    <w:rsid w:val="00C2666E"/>
    <w:rsid w:val="00C30170"/>
    <w:rsid w:val="00C307A4"/>
    <w:rsid w:val="00C324EC"/>
    <w:rsid w:val="00C3351F"/>
    <w:rsid w:val="00C3427D"/>
    <w:rsid w:val="00C353BB"/>
    <w:rsid w:val="00C35A1A"/>
    <w:rsid w:val="00C40145"/>
    <w:rsid w:val="00C404EA"/>
    <w:rsid w:val="00C40630"/>
    <w:rsid w:val="00C41634"/>
    <w:rsid w:val="00C41ABD"/>
    <w:rsid w:val="00C42588"/>
    <w:rsid w:val="00C43643"/>
    <w:rsid w:val="00C43DB9"/>
    <w:rsid w:val="00C448BF"/>
    <w:rsid w:val="00C44EF3"/>
    <w:rsid w:val="00C451DF"/>
    <w:rsid w:val="00C45B06"/>
    <w:rsid w:val="00C46922"/>
    <w:rsid w:val="00C52014"/>
    <w:rsid w:val="00C52DFE"/>
    <w:rsid w:val="00C53966"/>
    <w:rsid w:val="00C54128"/>
    <w:rsid w:val="00C543E3"/>
    <w:rsid w:val="00C5462E"/>
    <w:rsid w:val="00C54BCF"/>
    <w:rsid w:val="00C55AA2"/>
    <w:rsid w:val="00C56076"/>
    <w:rsid w:val="00C566A9"/>
    <w:rsid w:val="00C5740A"/>
    <w:rsid w:val="00C57962"/>
    <w:rsid w:val="00C57C62"/>
    <w:rsid w:val="00C57C6B"/>
    <w:rsid w:val="00C601A7"/>
    <w:rsid w:val="00C61286"/>
    <w:rsid w:val="00C6160F"/>
    <w:rsid w:val="00C61A41"/>
    <w:rsid w:val="00C62C12"/>
    <w:rsid w:val="00C62E61"/>
    <w:rsid w:val="00C62FC3"/>
    <w:rsid w:val="00C6330C"/>
    <w:rsid w:val="00C6500E"/>
    <w:rsid w:val="00C6510F"/>
    <w:rsid w:val="00C67464"/>
    <w:rsid w:val="00C716B4"/>
    <w:rsid w:val="00C71AA5"/>
    <w:rsid w:val="00C71C63"/>
    <w:rsid w:val="00C71E72"/>
    <w:rsid w:val="00C72451"/>
    <w:rsid w:val="00C7359C"/>
    <w:rsid w:val="00C73CC7"/>
    <w:rsid w:val="00C742FD"/>
    <w:rsid w:val="00C74425"/>
    <w:rsid w:val="00C76561"/>
    <w:rsid w:val="00C767F3"/>
    <w:rsid w:val="00C76B34"/>
    <w:rsid w:val="00C77C1C"/>
    <w:rsid w:val="00C77F56"/>
    <w:rsid w:val="00C806C2"/>
    <w:rsid w:val="00C80932"/>
    <w:rsid w:val="00C814B1"/>
    <w:rsid w:val="00C817AA"/>
    <w:rsid w:val="00C81C01"/>
    <w:rsid w:val="00C8233A"/>
    <w:rsid w:val="00C83B4E"/>
    <w:rsid w:val="00C84BBA"/>
    <w:rsid w:val="00C84D3C"/>
    <w:rsid w:val="00C866A8"/>
    <w:rsid w:val="00C867C0"/>
    <w:rsid w:val="00C86F73"/>
    <w:rsid w:val="00C8713E"/>
    <w:rsid w:val="00C91411"/>
    <w:rsid w:val="00C93A5C"/>
    <w:rsid w:val="00C94714"/>
    <w:rsid w:val="00C9634A"/>
    <w:rsid w:val="00C96993"/>
    <w:rsid w:val="00C971DF"/>
    <w:rsid w:val="00CA03ED"/>
    <w:rsid w:val="00CA29CC"/>
    <w:rsid w:val="00CA5619"/>
    <w:rsid w:val="00CA5A69"/>
    <w:rsid w:val="00CA5BA0"/>
    <w:rsid w:val="00CA5F56"/>
    <w:rsid w:val="00CB0DFE"/>
    <w:rsid w:val="00CB29BD"/>
    <w:rsid w:val="00CB2E58"/>
    <w:rsid w:val="00CB44D5"/>
    <w:rsid w:val="00CB468F"/>
    <w:rsid w:val="00CB5904"/>
    <w:rsid w:val="00CB5C37"/>
    <w:rsid w:val="00CB658F"/>
    <w:rsid w:val="00CB69D8"/>
    <w:rsid w:val="00CB6AFD"/>
    <w:rsid w:val="00CC0020"/>
    <w:rsid w:val="00CC086F"/>
    <w:rsid w:val="00CC09FA"/>
    <w:rsid w:val="00CC16E1"/>
    <w:rsid w:val="00CC343C"/>
    <w:rsid w:val="00CC4F17"/>
    <w:rsid w:val="00CD1FF5"/>
    <w:rsid w:val="00CD27CF"/>
    <w:rsid w:val="00CD2B66"/>
    <w:rsid w:val="00CD3F91"/>
    <w:rsid w:val="00CD4565"/>
    <w:rsid w:val="00CD5147"/>
    <w:rsid w:val="00CD5511"/>
    <w:rsid w:val="00CE0804"/>
    <w:rsid w:val="00CE1975"/>
    <w:rsid w:val="00CE1CBC"/>
    <w:rsid w:val="00CE3A7D"/>
    <w:rsid w:val="00CE4993"/>
    <w:rsid w:val="00CE54DE"/>
    <w:rsid w:val="00CE58E5"/>
    <w:rsid w:val="00CE61C0"/>
    <w:rsid w:val="00CE65E3"/>
    <w:rsid w:val="00CE66AA"/>
    <w:rsid w:val="00CE708D"/>
    <w:rsid w:val="00CE7B49"/>
    <w:rsid w:val="00CF0356"/>
    <w:rsid w:val="00CF4815"/>
    <w:rsid w:val="00D02948"/>
    <w:rsid w:val="00D02CB1"/>
    <w:rsid w:val="00D02CF8"/>
    <w:rsid w:val="00D03AD8"/>
    <w:rsid w:val="00D05B55"/>
    <w:rsid w:val="00D07056"/>
    <w:rsid w:val="00D075A2"/>
    <w:rsid w:val="00D105B7"/>
    <w:rsid w:val="00D1440A"/>
    <w:rsid w:val="00D15690"/>
    <w:rsid w:val="00D159AB"/>
    <w:rsid w:val="00D1613F"/>
    <w:rsid w:val="00D20A8E"/>
    <w:rsid w:val="00D21487"/>
    <w:rsid w:val="00D2172D"/>
    <w:rsid w:val="00D2409C"/>
    <w:rsid w:val="00D24E35"/>
    <w:rsid w:val="00D256BC"/>
    <w:rsid w:val="00D262F7"/>
    <w:rsid w:val="00D26310"/>
    <w:rsid w:val="00D31083"/>
    <w:rsid w:val="00D31369"/>
    <w:rsid w:val="00D319BE"/>
    <w:rsid w:val="00D31AA8"/>
    <w:rsid w:val="00D332C9"/>
    <w:rsid w:val="00D3339E"/>
    <w:rsid w:val="00D336E2"/>
    <w:rsid w:val="00D33883"/>
    <w:rsid w:val="00D33FA6"/>
    <w:rsid w:val="00D36122"/>
    <w:rsid w:val="00D369F7"/>
    <w:rsid w:val="00D3779F"/>
    <w:rsid w:val="00D37CE8"/>
    <w:rsid w:val="00D41FAD"/>
    <w:rsid w:val="00D42DE0"/>
    <w:rsid w:val="00D4330C"/>
    <w:rsid w:val="00D44CE6"/>
    <w:rsid w:val="00D46004"/>
    <w:rsid w:val="00D4672A"/>
    <w:rsid w:val="00D46BCD"/>
    <w:rsid w:val="00D46FD5"/>
    <w:rsid w:val="00D50109"/>
    <w:rsid w:val="00D50F5A"/>
    <w:rsid w:val="00D51FC7"/>
    <w:rsid w:val="00D53FBC"/>
    <w:rsid w:val="00D5571C"/>
    <w:rsid w:val="00D55B3C"/>
    <w:rsid w:val="00D56139"/>
    <w:rsid w:val="00D602EA"/>
    <w:rsid w:val="00D63E73"/>
    <w:rsid w:val="00D64189"/>
    <w:rsid w:val="00D64BFC"/>
    <w:rsid w:val="00D65303"/>
    <w:rsid w:val="00D673F1"/>
    <w:rsid w:val="00D679A2"/>
    <w:rsid w:val="00D714B6"/>
    <w:rsid w:val="00D74039"/>
    <w:rsid w:val="00D74628"/>
    <w:rsid w:val="00D74CA2"/>
    <w:rsid w:val="00D74F50"/>
    <w:rsid w:val="00D76E83"/>
    <w:rsid w:val="00D76F10"/>
    <w:rsid w:val="00D77EA8"/>
    <w:rsid w:val="00D77EBE"/>
    <w:rsid w:val="00D8027B"/>
    <w:rsid w:val="00D80394"/>
    <w:rsid w:val="00D82FCD"/>
    <w:rsid w:val="00D834A8"/>
    <w:rsid w:val="00D839DC"/>
    <w:rsid w:val="00D86A09"/>
    <w:rsid w:val="00D87FAF"/>
    <w:rsid w:val="00D9123B"/>
    <w:rsid w:val="00D927BB"/>
    <w:rsid w:val="00D92B0E"/>
    <w:rsid w:val="00D92F06"/>
    <w:rsid w:val="00D93EAD"/>
    <w:rsid w:val="00D94F64"/>
    <w:rsid w:val="00D95139"/>
    <w:rsid w:val="00D9640E"/>
    <w:rsid w:val="00D9686E"/>
    <w:rsid w:val="00D975E8"/>
    <w:rsid w:val="00D97B52"/>
    <w:rsid w:val="00DA0EC0"/>
    <w:rsid w:val="00DA11F4"/>
    <w:rsid w:val="00DA1988"/>
    <w:rsid w:val="00DA2BA4"/>
    <w:rsid w:val="00DA2D2E"/>
    <w:rsid w:val="00DA551E"/>
    <w:rsid w:val="00DA6673"/>
    <w:rsid w:val="00DA6AC8"/>
    <w:rsid w:val="00DA7F7B"/>
    <w:rsid w:val="00DB00F9"/>
    <w:rsid w:val="00DB067F"/>
    <w:rsid w:val="00DB35A1"/>
    <w:rsid w:val="00DB369F"/>
    <w:rsid w:val="00DB46C3"/>
    <w:rsid w:val="00DB4878"/>
    <w:rsid w:val="00DB503C"/>
    <w:rsid w:val="00DB52EB"/>
    <w:rsid w:val="00DB5D37"/>
    <w:rsid w:val="00DB6169"/>
    <w:rsid w:val="00DB6374"/>
    <w:rsid w:val="00DB7D32"/>
    <w:rsid w:val="00DC086B"/>
    <w:rsid w:val="00DC09C9"/>
    <w:rsid w:val="00DC10CC"/>
    <w:rsid w:val="00DC1489"/>
    <w:rsid w:val="00DC2721"/>
    <w:rsid w:val="00DC3028"/>
    <w:rsid w:val="00DC381F"/>
    <w:rsid w:val="00DC471F"/>
    <w:rsid w:val="00DC50E4"/>
    <w:rsid w:val="00DC52BB"/>
    <w:rsid w:val="00DC5912"/>
    <w:rsid w:val="00DC5A1C"/>
    <w:rsid w:val="00DC63DB"/>
    <w:rsid w:val="00DC68B2"/>
    <w:rsid w:val="00DC6EF9"/>
    <w:rsid w:val="00DD07EE"/>
    <w:rsid w:val="00DD0D07"/>
    <w:rsid w:val="00DD1865"/>
    <w:rsid w:val="00DD20BD"/>
    <w:rsid w:val="00DD2939"/>
    <w:rsid w:val="00DD2B00"/>
    <w:rsid w:val="00DD2EB8"/>
    <w:rsid w:val="00DD2F79"/>
    <w:rsid w:val="00DD390C"/>
    <w:rsid w:val="00DD3B8F"/>
    <w:rsid w:val="00DD422B"/>
    <w:rsid w:val="00DD5A3C"/>
    <w:rsid w:val="00DD5C8E"/>
    <w:rsid w:val="00DD61CC"/>
    <w:rsid w:val="00DD66EB"/>
    <w:rsid w:val="00DD7882"/>
    <w:rsid w:val="00DE03EC"/>
    <w:rsid w:val="00DE06BD"/>
    <w:rsid w:val="00DE0773"/>
    <w:rsid w:val="00DE0D14"/>
    <w:rsid w:val="00DE0F4E"/>
    <w:rsid w:val="00DE1E81"/>
    <w:rsid w:val="00DE4503"/>
    <w:rsid w:val="00DE7033"/>
    <w:rsid w:val="00DF067D"/>
    <w:rsid w:val="00DF1A29"/>
    <w:rsid w:val="00DF1EF4"/>
    <w:rsid w:val="00DF268F"/>
    <w:rsid w:val="00DF39F8"/>
    <w:rsid w:val="00DF4028"/>
    <w:rsid w:val="00DF4470"/>
    <w:rsid w:val="00DF4963"/>
    <w:rsid w:val="00DF4D01"/>
    <w:rsid w:val="00DF6ACF"/>
    <w:rsid w:val="00E003DB"/>
    <w:rsid w:val="00E01246"/>
    <w:rsid w:val="00E0165E"/>
    <w:rsid w:val="00E03009"/>
    <w:rsid w:val="00E032FD"/>
    <w:rsid w:val="00E03762"/>
    <w:rsid w:val="00E03A40"/>
    <w:rsid w:val="00E03C81"/>
    <w:rsid w:val="00E0421F"/>
    <w:rsid w:val="00E04808"/>
    <w:rsid w:val="00E05D5D"/>
    <w:rsid w:val="00E061CC"/>
    <w:rsid w:val="00E063DD"/>
    <w:rsid w:val="00E0706B"/>
    <w:rsid w:val="00E07490"/>
    <w:rsid w:val="00E107F2"/>
    <w:rsid w:val="00E11164"/>
    <w:rsid w:val="00E11557"/>
    <w:rsid w:val="00E12B41"/>
    <w:rsid w:val="00E1319F"/>
    <w:rsid w:val="00E133B1"/>
    <w:rsid w:val="00E167E9"/>
    <w:rsid w:val="00E178C1"/>
    <w:rsid w:val="00E17C12"/>
    <w:rsid w:val="00E20AA3"/>
    <w:rsid w:val="00E21423"/>
    <w:rsid w:val="00E227F2"/>
    <w:rsid w:val="00E23812"/>
    <w:rsid w:val="00E2478A"/>
    <w:rsid w:val="00E2486C"/>
    <w:rsid w:val="00E24A98"/>
    <w:rsid w:val="00E25627"/>
    <w:rsid w:val="00E25BD2"/>
    <w:rsid w:val="00E25DCA"/>
    <w:rsid w:val="00E316F2"/>
    <w:rsid w:val="00E31700"/>
    <w:rsid w:val="00E32CAE"/>
    <w:rsid w:val="00E33D89"/>
    <w:rsid w:val="00E361A0"/>
    <w:rsid w:val="00E3668D"/>
    <w:rsid w:val="00E36DA9"/>
    <w:rsid w:val="00E40D92"/>
    <w:rsid w:val="00E4119D"/>
    <w:rsid w:val="00E411ED"/>
    <w:rsid w:val="00E414CB"/>
    <w:rsid w:val="00E42476"/>
    <w:rsid w:val="00E42973"/>
    <w:rsid w:val="00E4521B"/>
    <w:rsid w:val="00E45613"/>
    <w:rsid w:val="00E461E4"/>
    <w:rsid w:val="00E46427"/>
    <w:rsid w:val="00E47B45"/>
    <w:rsid w:val="00E50890"/>
    <w:rsid w:val="00E50BB1"/>
    <w:rsid w:val="00E5108E"/>
    <w:rsid w:val="00E513F0"/>
    <w:rsid w:val="00E516BE"/>
    <w:rsid w:val="00E52D93"/>
    <w:rsid w:val="00E53315"/>
    <w:rsid w:val="00E5361D"/>
    <w:rsid w:val="00E54370"/>
    <w:rsid w:val="00E544CB"/>
    <w:rsid w:val="00E562AB"/>
    <w:rsid w:val="00E56313"/>
    <w:rsid w:val="00E56E7B"/>
    <w:rsid w:val="00E57B5F"/>
    <w:rsid w:val="00E62C1F"/>
    <w:rsid w:val="00E62F0D"/>
    <w:rsid w:val="00E63341"/>
    <w:rsid w:val="00E63893"/>
    <w:rsid w:val="00E65E0F"/>
    <w:rsid w:val="00E65F6F"/>
    <w:rsid w:val="00E670AC"/>
    <w:rsid w:val="00E6748F"/>
    <w:rsid w:val="00E6789B"/>
    <w:rsid w:val="00E67E90"/>
    <w:rsid w:val="00E700D6"/>
    <w:rsid w:val="00E709C4"/>
    <w:rsid w:val="00E7281A"/>
    <w:rsid w:val="00E72D7F"/>
    <w:rsid w:val="00E730E0"/>
    <w:rsid w:val="00E7312B"/>
    <w:rsid w:val="00E745D7"/>
    <w:rsid w:val="00E75248"/>
    <w:rsid w:val="00E77EB5"/>
    <w:rsid w:val="00E801EA"/>
    <w:rsid w:val="00E802AF"/>
    <w:rsid w:val="00E8073E"/>
    <w:rsid w:val="00E810C5"/>
    <w:rsid w:val="00E81327"/>
    <w:rsid w:val="00E81AB3"/>
    <w:rsid w:val="00E81D4A"/>
    <w:rsid w:val="00E85C8C"/>
    <w:rsid w:val="00E864F6"/>
    <w:rsid w:val="00E87CE1"/>
    <w:rsid w:val="00E87DE2"/>
    <w:rsid w:val="00E904A4"/>
    <w:rsid w:val="00E911A8"/>
    <w:rsid w:val="00E91282"/>
    <w:rsid w:val="00E91ACB"/>
    <w:rsid w:val="00E91B16"/>
    <w:rsid w:val="00E91E4B"/>
    <w:rsid w:val="00E959EB"/>
    <w:rsid w:val="00E95FD7"/>
    <w:rsid w:val="00E96AAC"/>
    <w:rsid w:val="00E9721F"/>
    <w:rsid w:val="00E9754F"/>
    <w:rsid w:val="00EA033B"/>
    <w:rsid w:val="00EA1228"/>
    <w:rsid w:val="00EA16B0"/>
    <w:rsid w:val="00EA1B4E"/>
    <w:rsid w:val="00EA39B2"/>
    <w:rsid w:val="00EA4BE9"/>
    <w:rsid w:val="00EA4F02"/>
    <w:rsid w:val="00EA5E6A"/>
    <w:rsid w:val="00EB03A9"/>
    <w:rsid w:val="00EB06B8"/>
    <w:rsid w:val="00EB06FC"/>
    <w:rsid w:val="00EB2A1B"/>
    <w:rsid w:val="00EB2B97"/>
    <w:rsid w:val="00EB34D2"/>
    <w:rsid w:val="00EB3AF5"/>
    <w:rsid w:val="00EB4199"/>
    <w:rsid w:val="00EB59B9"/>
    <w:rsid w:val="00EB5AE7"/>
    <w:rsid w:val="00EB6579"/>
    <w:rsid w:val="00EB65F6"/>
    <w:rsid w:val="00EB69AA"/>
    <w:rsid w:val="00EB7071"/>
    <w:rsid w:val="00EB7618"/>
    <w:rsid w:val="00EC08A4"/>
    <w:rsid w:val="00EC23A7"/>
    <w:rsid w:val="00EC260C"/>
    <w:rsid w:val="00EC2992"/>
    <w:rsid w:val="00EC4120"/>
    <w:rsid w:val="00EC57FB"/>
    <w:rsid w:val="00EC5C7B"/>
    <w:rsid w:val="00EC70DD"/>
    <w:rsid w:val="00ED0121"/>
    <w:rsid w:val="00ED165C"/>
    <w:rsid w:val="00ED1E9C"/>
    <w:rsid w:val="00ED264C"/>
    <w:rsid w:val="00ED3451"/>
    <w:rsid w:val="00ED47B9"/>
    <w:rsid w:val="00ED4DC6"/>
    <w:rsid w:val="00ED5F45"/>
    <w:rsid w:val="00ED6CC0"/>
    <w:rsid w:val="00EE153D"/>
    <w:rsid w:val="00EE1A27"/>
    <w:rsid w:val="00EE1A75"/>
    <w:rsid w:val="00EE235F"/>
    <w:rsid w:val="00EE270D"/>
    <w:rsid w:val="00EE480F"/>
    <w:rsid w:val="00EE4D32"/>
    <w:rsid w:val="00EE606B"/>
    <w:rsid w:val="00EE6530"/>
    <w:rsid w:val="00EE6A2F"/>
    <w:rsid w:val="00EE6B2F"/>
    <w:rsid w:val="00EE7447"/>
    <w:rsid w:val="00EE76B6"/>
    <w:rsid w:val="00EF0855"/>
    <w:rsid w:val="00EF2E76"/>
    <w:rsid w:val="00EF2F79"/>
    <w:rsid w:val="00EF3BBC"/>
    <w:rsid w:val="00EF4EF0"/>
    <w:rsid w:val="00EF6538"/>
    <w:rsid w:val="00EF6875"/>
    <w:rsid w:val="00EF6903"/>
    <w:rsid w:val="00EF6F1C"/>
    <w:rsid w:val="00EF796D"/>
    <w:rsid w:val="00F00932"/>
    <w:rsid w:val="00F02347"/>
    <w:rsid w:val="00F0296C"/>
    <w:rsid w:val="00F033C1"/>
    <w:rsid w:val="00F038C9"/>
    <w:rsid w:val="00F043EC"/>
    <w:rsid w:val="00F0458C"/>
    <w:rsid w:val="00F06A8C"/>
    <w:rsid w:val="00F07F13"/>
    <w:rsid w:val="00F1083E"/>
    <w:rsid w:val="00F10D13"/>
    <w:rsid w:val="00F12A4C"/>
    <w:rsid w:val="00F12D7C"/>
    <w:rsid w:val="00F14494"/>
    <w:rsid w:val="00F14557"/>
    <w:rsid w:val="00F16692"/>
    <w:rsid w:val="00F16A12"/>
    <w:rsid w:val="00F17696"/>
    <w:rsid w:val="00F2064A"/>
    <w:rsid w:val="00F20A5A"/>
    <w:rsid w:val="00F21F90"/>
    <w:rsid w:val="00F22414"/>
    <w:rsid w:val="00F22928"/>
    <w:rsid w:val="00F24072"/>
    <w:rsid w:val="00F24EEB"/>
    <w:rsid w:val="00F253DB"/>
    <w:rsid w:val="00F25464"/>
    <w:rsid w:val="00F25721"/>
    <w:rsid w:val="00F25C97"/>
    <w:rsid w:val="00F27FF9"/>
    <w:rsid w:val="00F30DBA"/>
    <w:rsid w:val="00F31345"/>
    <w:rsid w:val="00F31EFE"/>
    <w:rsid w:val="00F32C94"/>
    <w:rsid w:val="00F341BE"/>
    <w:rsid w:val="00F35114"/>
    <w:rsid w:val="00F360C2"/>
    <w:rsid w:val="00F410B4"/>
    <w:rsid w:val="00F42F6F"/>
    <w:rsid w:val="00F44065"/>
    <w:rsid w:val="00F440C0"/>
    <w:rsid w:val="00F452BF"/>
    <w:rsid w:val="00F45387"/>
    <w:rsid w:val="00F45E9B"/>
    <w:rsid w:val="00F46573"/>
    <w:rsid w:val="00F46847"/>
    <w:rsid w:val="00F51300"/>
    <w:rsid w:val="00F51819"/>
    <w:rsid w:val="00F520BF"/>
    <w:rsid w:val="00F53078"/>
    <w:rsid w:val="00F53CBB"/>
    <w:rsid w:val="00F55676"/>
    <w:rsid w:val="00F55DD0"/>
    <w:rsid w:val="00F55E76"/>
    <w:rsid w:val="00F57F86"/>
    <w:rsid w:val="00F601FF"/>
    <w:rsid w:val="00F6062F"/>
    <w:rsid w:val="00F61674"/>
    <w:rsid w:val="00F6272F"/>
    <w:rsid w:val="00F6491F"/>
    <w:rsid w:val="00F64C8B"/>
    <w:rsid w:val="00F652BE"/>
    <w:rsid w:val="00F6544C"/>
    <w:rsid w:val="00F7054C"/>
    <w:rsid w:val="00F70B43"/>
    <w:rsid w:val="00F70B47"/>
    <w:rsid w:val="00F70C6D"/>
    <w:rsid w:val="00F71029"/>
    <w:rsid w:val="00F71129"/>
    <w:rsid w:val="00F71594"/>
    <w:rsid w:val="00F71D8A"/>
    <w:rsid w:val="00F71F8A"/>
    <w:rsid w:val="00F72D6E"/>
    <w:rsid w:val="00F72F88"/>
    <w:rsid w:val="00F73791"/>
    <w:rsid w:val="00F739F4"/>
    <w:rsid w:val="00F759F0"/>
    <w:rsid w:val="00F765BE"/>
    <w:rsid w:val="00F77412"/>
    <w:rsid w:val="00F77D01"/>
    <w:rsid w:val="00F8124D"/>
    <w:rsid w:val="00F8351A"/>
    <w:rsid w:val="00F83842"/>
    <w:rsid w:val="00F84E08"/>
    <w:rsid w:val="00F85B5C"/>
    <w:rsid w:val="00F87880"/>
    <w:rsid w:val="00F87DA5"/>
    <w:rsid w:val="00F9007F"/>
    <w:rsid w:val="00F90615"/>
    <w:rsid w:val="00F919C1"/>
    <w:rsid w:val="00F91CED"/>
    <w:rsid w:val="00F91E1B"/>
    <w:rsid w:val="00F92F92"/>
    <w:rsid w:val="00F93D0C"/>
    <w:rsid w:val="00F94426"/>
    <w:rsid w:val="00F94672"/>
    <w:rsid w:val="00F96138"/>
    <w:rsid w:val="00FA0497"/>
    <w:rsid w:val="00FA0542"/>
    <w:rsid w:val="00FA21ED"/>
    <w:rsid w:val="00FA2702"/>
    <w:rsid w:val="00FA419D"/>
    <w:rsid w:val="00FA44B3"/>
    <w:rsid w:val="00FA47E1"/>
    <w:rsid w:val="00FA5737"/>
    <w:rsid w:val="00FA76D6"/>
    <w:rsid w:val="00FB1C5F"/>
    <w:rsid w:val="00FB3FCE"/>
    <w:rsid w:val="00FB4896"/>
    <w:rsid w:val="00FB4B02"/>
    <w:rsid w:val="00FB5732"/>
    <w:rsid w:val="00FB5D29"/>
    <w:rsid w:val="00FB61DA"/>
    <w:rsid w:val="00FB6B3C"/>
    <w:rsid w:val="00FC0E2A"/>
    <w:rsid w:val="00FC0EB3"/>
    <w:rsid w:val="00FC1B7A"/>
    <w:rsid w:val="00FC1B9D"/>
    <w:rsid w:val="00FC3BD0"/>
    <w:rsid w:val="00FC4F1C"/>
    <w:rsid w:val="00FC55D0"/>
    <w:rsid w:val="00FC78E7"/>
    <w:rsid w:val="00FD05ED"/>
    <w:rsid w:val="00FD0BDA"/>
    <w:rsid w:val="00FD105A"/>
    <w:rsid w:val="00FD799B"/>
    <w:rsid w:val="00FD7EC3"/>
    <w:rsid w:val="00FD7FDD"/>
    <w:rsid w:val="00FE0290"/>
    <w:rsid w:val="00FE075B"/>
    <w:rsid w:val="00FE11A8"/>
    <w:rsid w:val="00FE1E4E"/>
    <w:rsid w:val="00FE1F8F"/>
    <w:rsid w:val="00FE24E0"/>
    <w:rsid w:val="00FE2AB3"/>
    <w:rsid w:val="00FE2BE1"/>
    <w:rsid w:val="00FE4355"/>
    <w:rsid w:val="00FE48AD"/>
    <w:rsid w:val="00FE4AF5"/>
    <w:rsid w:val="00FE6F27"/>
    <w:rsid w:val="00FF05E6"/>
    <w:rsid w:val="00FF200F"/>
    <w:rsid w:val="00FF2571"/>
    <w:rsid w:val="00FF3266"/>
    <w:rsid w:val="00FF4215"/>
    <w:rsid w:val="00FF46AC"/>
    <w:rsid w:val="00FF5E08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E0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Знак1"/>
    <w:basedOn w:val="Normal"/>
    <w:next w:val="Normal"/>
    <w:link w:val="CaptionChar"/>
    <w:uiPriority w:val="99"/>
    <w:qFormat/>
    <w:rsid w:val="00FF5E08"/>
    <w:pPr>
      <w:jc w:val="center"/>
    </w:pPr>
    <w:rPr>
      <w:szCs w:val="20"/>
    </w:rPr>
  </w:style>
  <w:style w:type="character" w:customStyle="1" w:styleId="CaptionChar">
    <w:name w:val="Caption Char"/>
    <w:aliases w:val="Знак1 Char"/>
    <w:link w:val="Caption"/>
    <w:uiPriority w:val="99"/>
    <w:locked/>
    <w:rsid w:val="00FF5E08"/>
    <w:rPr>
      <w:rFonts w:ascii="Times New Roman" w:hAnsi="Times New Roman"/>
      <w:sz w:val="20"/>
      <w:lang w:eastAsia="ru-RU"/>
    </w:rPr>
  </w:style>
  <w:style w:type="paragraph" w:styleId="BodyText">
    <w:name w:val="Body Text"/>
    <w:basedOn w:val="Normal"/>
    <w:link w:val="BodyTextChar"/>
    <w:uiPriority w:val="99"/>
    <w:rsid w:val="00FF5E08"/>
    <w:pPr>
      <w:tabs>
        <w:tab w:val="left" w:pos="1140"/>
      </w:tabs>
      <w:jc w:val="both"/>
    </w:pPr>
    <w:rPr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F5E08"/>
    <w:rPr>
      <w:rFonts w:ascii="Times New Roman" w:hAnsi="Times New Roman" w:cs="Times New Roman"/>
      <w:sz w:val="20"/>
      <w:szCs w:val="20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FF5E08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F5E08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7D30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2</Pages>
  <Words>449</Words>
  <Characters>2561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rnkalo_237</dc:creator>
  <cp:keywords/>
  <dc:description/>
  <cp:lastModifiedBy>user</cp:lastModifiedBy>
  <cp:revision>12</cp:revision>
  <cp:lastPrinted>2014-10-24T13:16:00Z</cp:lastPrinted>
  <dcterms:created xsi:type="dcterms:W3CDTF">2014-06-09T06:48:00Z</dcterms:created>
  <dcterms:modified xsi:type="dcterms:W3CDTF">2014-10-31T06:48:00Z</dcterms:modified>
</cp:coreProperties>
</file>